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center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Тест аз фани технологияи сиёсї барои курсњои 4 сиёсат ва идораи давлатї.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center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Омўзгор - Умаров Алишер. Соли 2024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1.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Омузиши технологияи сиёсї чи гуна ањамият дорад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њељ гуна ањамият надорад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>
        <w:rPr>
          <w:rFonts w:ascii="Times New Roman" w:hAnsi="Times New Roman"/>
          <w:bCs/>
          <w:sz w:val="20"/>
          <w:szCs w:val="20"/>
          <w:lang w:val="en-GB"/>
        </w:rPr>
        <w:t>B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ањамияти иќтисодию сиёси ва прогресеви дорад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ањамияти љамъияти дорад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ањамияти идеологи дорад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>
        <w:rPr>
          <w:rFonts w:ascii="Times New Roman" w:hAnsi="Times New Roman"/>
          <w:bCs/>
          <w:sz w:val="20"/>
          <w:szCs w:val="20"/>
          <w:lang w:val="en-GB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ањамияти илмию назариявї ва сиёсию амалиро дорад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Барои чи мафњуми технологияи сиёси дар маъни ва шаклњои гуногун истифода мешавад?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Барои онки технологияи сиёси илми нав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Барои он, ки технологияи сиёсиро дар даврони Шурави намеомухтанд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Барои он, ки технологияи сиёси аз љињати мазмун якранг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Зеро таркиби он хело мураккаб буда, хусусияти иќтисодию иљтимоиро ба худ касб намудааст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Зеро таркиби он хело мураккаб буда, хусусияти мухталифро ба худ касб намудааст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Њар як муњаккиќ мафњуми технологияи сиёсиро вобаста ба чи шарњу эзоњ медињад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Њар як муњаккиќ мафњуми технологияи сиёсиро вобаста ба ќобилият ва талаботи фарњанги дар шаклу навъхои гуногун шарњу эзоњ 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Њар як муњаккиќ мафњуми технологияи сиёсиро вобаста ба ќобилият ва талаботи сиёси дар шаклу навъхои гуногун шарњу эзоњ 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Њар як муњаккиќ мафњуми технологияи сиёсиро вобаста ба ќобилият ва талаботи иќтисодию сиёси дар шаклу навъхои гуногун шарњу эзоњ 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Њар як муњаккиќ мафњуми технологияи сиёсиро вобаста ба ќобилият ва талаботи фарњангию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иљтимои дар шаклу навъхои гуногун шарњу эзоњ 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Њар як муњаккиќ мафњуми технологияи сиёсиро вобаста ба ќобилият ва талаботи илми дар шаклу навъхои гуногун шарњу эзоњ 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Субъектони асосии таъсирасони</w:t>
      </w:r>
      <w:r>
        <w:rPr>
          <w:rFonts w:ascii="Times New Roman Tj" w:hAnsi="Times New Roman Tj"/>
          <w:bCs/>
          <w:sz w:val="20"/>
          <w:szCs w:val="20"/>
        </w:rPr>
        <w:t xml:space="preserve"> дар раванди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кињо мебошанд?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Субъектони асосии таъсирасони</w:t>
      </w:r>
      <w:r>
        <w:rPr>
          <w:rFonts w:ascii="Times New Roman Tj" w:hAnsi="Times New Roman Tj"/>
          <w:bCs/>
          <w:sz w:val="20"/>
          <w:szCs w:val="20"/>
        </w:rPr>
        <w:t xml:space="preserve"> дар раванди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элита мебошанд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Субъектони асосии таъсирасони дар раванди техноло</w:t>
      </w:r>
      <w:r>
        <w:rPr>
          <w:rFonts w:ascii="Times New Roman Tj" w:hAnsi="Times New Roman Tj"/>
          <w:bCs/>
          <w:sz w:val="20"/>
          <w:szCs w:val="20"/>
        </w:rPr>
        <w:t xml:space="preserve">гияи сиёси </w:t>
      </w:r>
      <w:r w:rsidRPr="00005828">
        <w:rPr>
          <w:rFonts w:ascii="Times New Roman Tj" w:hAnsi="Times New Roman Tj"/>
          <w:bCs/>
          <w:sz w:val="20"/>
          <w:szCs w:val="20"/>
        </w:rPr>
        <w:t>роњбарон мебошанд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Субъектони асосии таъсирасони</w:t>
      </w:r>
      <w:r>
        <w:rPr>
          <w:rFonts w:ascii="Times New Roman Tj" w:hAnsi="Times New Roman Tj"/>
          <w:bCs/>
          <w:sz w:val="20"/>
          <w:szCs w:val="20"/>
        </w:rPr>
        <w:t xml:space="preserve"> дар раванди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оппозитсия мебошанд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Субъектони асосии таъсирасони</w:t>
      </w:r>
      <w:r>
        <w:rPr>
          <w:rFonts w:ascii="Times New Roman Tj" w:hAnsi="Times New Roman Tj"/>
          <w:bCs/>
          <w:sz w:val="20"/>
          <w:szCs w:val="20"/>
        </w:rPr>
        <w:t xml:space="preserve"> дар раванди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иќтисодчиён мебошанд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Субъектони асосии таъсирасони</w:t>
      </w:r>
      <w:r>
        <w:rPr>
          <w:rFonts w:ascii="Times New Roman Tj" w:hAnsi="Times New Roman Tj"/>
          <w:bCs/>
          <w:sz w:val="20"/>
          <w:szCs w:val="20"/>
        </w:rPr>
        <w:t xml:space="preserve"> дар раванди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одамон мебошанд;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сиёси чи гуна тарзи таъсирасони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тарзи таъсирасоние мебошад, ки зуригарии табии ва маљбурнамоиро истисно наменамояд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тарзи таъсирасоние мебошад, ки зуригарии табииро истисно наменамояд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Технологияи сиёси тарзи таъсирасоние мебошад, ки </w:t>
      </w:r>
      <w:r w:rsidRPr="00005828">
        <w:rPr>
          <w:rFonts w:ascii="Times New Roman Tj" w:hAnsi="Times New Roman Tj"/>
          <w:bCs/>
          <w:sz w:val="20"/>
          <w:szCs w:val="20"/>
        </w:rPr>
        <w:t>маљбурнамоиро истисно наменамояд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тарзи таъсирасоние мебошад, ки зуригарии табии ва муборизаи сиёсиро истисно наменамояд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тарзи таъсирасоние мебошад, ки зуригарии табии ва маљбурнамоиро истисно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Инкишофи системаи сиёси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ба технологияи сиёси чи имконият фароњам овард?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Инкишофи системаи сиёси </w:t>
      </w:r>
      <w:r w:rsidRPr="00005828">
        <w:rPr>
          <w:rFonts w:ascii="Times New Roman Tj" w:hAnsi="Times New Roman Tj"/>
          <w:bCs/>
          <w:sz w:val="20"/>
          <w:szCs w:val="20"/>
        </w:rPr>
        <w:t>раванди таљдиди технологияи сиёсиро ба миён наовард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Инкишофи системаи сиёси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раванди мањдуди технологияи сиёсиро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Инкишофи системаи сиёси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боздошти технологияи сиёсиро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Инкишофи системаи сиёси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раванди таљдиди технологияи сиёсиро дар ояндаи наздик ба миён наовард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Инкишофи системаи сиёси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раванди таљдиди технологияи сиёсиро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сиёсї чист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 технологияи ба даст овардани њукумат ва давлат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 технологияи комёбшавї ба давлат ва шохањои он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 технологияи комёбшавї ба соњањои сиёси ва иќтисодист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 технологияи комёбшавї ва муваффаќгарди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 технологияи комёбшавї ва муваффаќ гардидан ба њокимият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 xml:space="preserve">Дар маљмуъ технологияи сиёсї дар чанд навъ зоњир мегардад?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3навъ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4 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5навъ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1навъ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дар навъњои гуногун зохир мегардад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</w:t>
      </w:r>
      <w:r>
        <w:rPr>
          <w:rFonts w:ascii="Times New Roman Tj" w:hAnsi="Times New Roman Tj"/>
          <w:bCs/>
          <w:sz w:val="20"/>
          <w:szCs w:val="20"/>
        </w:rPr>
        <w:t>въњои технологияи сиёсї вобаста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аз чи аз њамдигар фарќ доранд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Навъњои технологияи сиёсї вобаста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ба хосиятњои њалли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истифодаи манфиатњо аз њамдигар фарќ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Навъњои технологияи сиёсї вобаста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ба хосиятњои њалли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истифодаи зидиятњо аз њамдигар фарќ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Навъњои технологияи сиёсї вобаста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ба хосиятњои њалли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истифодаи манфиатњо ва зиддиятњо аз њамдигар фарќ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Навъњои технологияи сиёсї вобаста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ба хосиятњои њалли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истифодаи зидиятњо ва мољароњо аз њамдигар фарќ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Навъњои технологияи сиёсї вобаста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ба хосиятњои њалли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истифодаи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вазифањо аз њамдигар фарќ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 xml:space="preserve">Гуногуншаклии воситањои њокимият чи гуна технологияи сиёсиро ба миён овард?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Гуногуншаклии воситањои њокимият технологияи ягонаро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Гуногуншаклии воситањои њокимият технологияи бевоситаро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Гуногуншаклии воситањои њокимият технологияи ба воситаро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Гуногуншаклии воситањои њокимият технологияи ягонаю муайянро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Гуногуншаклии воситањои њокимият технологияи сиёсии сершуморо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бештари мавридњо њокимияти давлатї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тавассути кадом технология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тасаруф мегардад?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инќилобї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тањавулотї, иљтимої, иќтисодї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тањавулотї, иљтимої, фарњангї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тањавулотї, иљтимої, рушд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зўроварї, маљбурнамої ва фишороварї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 дар таркиби худ чиро нигоњ медорад?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Тартиби мољароро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тартиби парламентро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тартиби овозањоро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њељ чизро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Тартиби њамкорињои њатмиро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алоќа бо љомеа чи гуна равандест?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Раванди интихобот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Раванди мољаро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Раванди сулњ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Раванди давлатдори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Равандест, ки шањрвандон ва ташкилотњои љамъиятиро бо иттилооти объективи таъмин месозад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Зери мафњуми реидеологизатсия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 xml:space="preserve">чи дар назар аст?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Мањви идеология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Мањви идеологияи давлатї;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Рушди сиёсат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>) Аќибмонии идеологии љамъияти;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Эњёи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идеолгияи давлатї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ё њизбу созмонњои сиёсии њукумрон;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15.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Назарияи Реидеологизатсия дар солњои чандум дар Аврупои Ѓарби васеъ пањн гардид?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Солњои 50-уми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Солњои 60-уми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Солњои 40-уми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Солњои 20-уми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Солњои 70-уми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16.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алоќа чи гуна њамкорї мебошад?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алоќа њамкорињои бевоситаи идораю муассисањои њизбњо бо ВАО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алоќа њамкорињои бевоситаи идораю муассисањои маориф бо ВАО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алоќа њамкорињои бевоситаи идораю муассисањои њокимият бо парламент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алоќа њамкорињои бевоситаи идораю муассисањои њокимият бо президент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алоќа њамкорињои бевоситаи идораю муассисањои њокимият бо ВАО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17.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алоќа бо шањрвандон дар сатњи идораи давлатї ва мањали чигуна таѓиротро метавонад пеш орад?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Таѓиротњои љузъиро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Таѓиротњои манфиро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Таѓиротњои давлатиро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њељ гуна Таѓиротњоро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Таѓиротњои Воќеиро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Њангоми тањлили технологияи алоќа бо омма ањамияти бештаро кадом муносибат дар бар мегирад?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Муносибати президенти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Муносибати объективи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Муносибатисубъективи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Муносибати ѓайриобъективит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Муносибати Иттињодиявї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19.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Мафњуми технологияи алоќа бо љомеа аз кадом калима гирифта шудааст?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Лотинї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Англиси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Рими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Руси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Юнонї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20.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Солњои 70-уми асри ХХ кадоме аз ин назарияњо дар аврупои Ѓарбї васеъ пањн гардид?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Назарияи Деидеологизатсия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Назарияи патриархалї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Назарияи теократии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Назарияи атеисти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Назарияи Реидеологизатсия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21.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Намояндагони барљастаи назарияи Реидеологизатсия кадоме аз инњо мебошад?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Д.Белл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Р.Арон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Р.Бейли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З.Бзежинский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Э.ВИНЕР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22.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Намояндагони барљастаи назарияи Реидеологизатсия оиди наќши идеология чиро исбот кардани мешаванд?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Идеология зарур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Идеология моњияташро гумм намудааст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Идеология хоси давлатњои Шарќ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Идеология мураккаб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Идеология унсури асосии рушди љомеа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23.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мафњумњо мафњуми фанои идеологияро таљассум менамояд?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Реидеологизатсия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Деспотизм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фашизм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Абсентеизм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Деидеологизатсия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24.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Д.Белл кадоме аз ин консепсияњоро пешнињод намуд?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Руњи ќонунњо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Сиёсат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Давлат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Идеология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Фанои идеология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25.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Консепсияи фанои идеологияи Д.Белл љавоб ба кадом њаракат буд?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њаракати оммавии сиёсатмадорон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њаракати оммавии парламент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њаракати оммавии иќтисодчиён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њаракати оммавии хориљиён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њаракати оммавии донишљуён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8F37A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Хотимаи таърих ва одами охирин асари кадоме аз ин донишмандон мебошад?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Р.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АРОН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Д.Белл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С.Хантингтон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Н.Макиавели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Ф.Фукуяма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27.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Хотимаи таърих ва одами охирин асари Ф.Фукуяма соли чанд навишта шудааст?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Соли 1999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Соли19984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Соли1998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Соли1993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Соли1992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Ф.Фукуяма кадоме аз ин идеологияро идеологияи муосир медонад?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Демократияи либерали ва сотсиал-демокраяро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Демократияи либерали ва неоконсерватизмро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Демократияи либерал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Демократияи либерали ва сотсиализмро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Демократияи либерали ва доктринаи озодии инфиродиро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29.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 солњо консепсия деидеологизатсия мавриди тадќиќ, муњокимањо ва хулосањо гардид?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солњои 70-ум ва аввали 90-уми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солњои 50-ум ва аввали 90-уми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солњои 75-ум ва аввали 90-уми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солњои 65-ум ва аввали 90-уми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солњои80-ум ва аввали 90-уми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30.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Назарияи деидеологизатсия чи гуна маќсад дошт?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Маќсади аз сиёсат дурр намудани њизбњои сиёсиро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Маќсади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рушди љомеаро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Маќсади аз сиёсат дурр намудани њизбњои диниро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Маќсади аз сиёсат барканор намудани аристократњоро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Маќсади аз сиёсат дур намудани оммаро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31.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 xml:space="preserve">Маќсади аз сиёсат дур намудани оммаро кадоме аз ин назария баён медорад?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Назарияи шартномаи љамъияти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Давлати њуќуќї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Љомеаи иттилоотї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Њукумати электронї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Деидеологизатсия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32.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давлатњо Интернетро њамчун ВАО ќабул надорад?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ИМА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Италия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Канада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Росия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Белоруссия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33.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Белорусия кадоме аз ин ВАО-ро њамчун ВАО ќабул надорад?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Телевизионро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Радиоро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рузномроа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маљалроа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Интернетро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34.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пешбининамоии сиёсї чи гуна навъи технологияи сиёси ба шумор меравад?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Яке навъњои мањдуди технологияи сиёси ба њисоб 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Яке навъњои муосири технологияи сиёси ба њисоб 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Яке навъњои аврупоии технологияи сиёси ба њисоб 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Яке навъњои Шарќии технологияи сиёси ба њисоб 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Яке навъњои маъмули технологияи сиёсї ба њисоб 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35.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Пешбининамоии сиёсї чигуна заминањои методологиро соњиб 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Заминањои методологии амиќро соњиб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Заминањои методологии амиќро соњиб мешавад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Заминањои методологии иќтисодиро соњиб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Заминањои методологии иќтисодиро соњиб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Заминањои методологии амиќро соњиб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36.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давлатњо Лоббизмро ќабул надорад?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Англия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ИМА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Аврупо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Канада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Њиндустон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37.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њиндустон кадоме аз инњоро истифода намебаранд?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Давлатдориро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њизбро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парламентро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интихоботро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Лобизмро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Машварати сиёсї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њамчун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воситаи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чи баромад мекунад?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њамчун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воситаи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асосии танзими муносибатњои байни њамдигарии њизбњои сиёсї баромад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њамчун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воситаи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асосии танзими муносибатњои байни њамдигарии субъектњои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сиёсат баромад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њамчун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воситаи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монеа баромад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њамчун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воситаи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мољаро баромад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њамчун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воситаи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асосии танзими муносибатњои байни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мољарогароён баромад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39.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Машварати сиёси дар такмил ва тањкими кадом раванд сањм мегирад?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Машвар</w:t>
      </w:r>
      <w:r>
        <w:rPr>
          <w:rFonts w:ascii="Times New Roman Tj" w:hAnsi="Times New Roman Tj"/>
          <w:bCs/>
          <w:sz w:val="20"/>
          <w:szCs w:val="20"/>
        </w:rPr>
        <w:t>ати сиёси дар такмил ва тањкими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равандњои иљтимои сањм мегирад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дар такмил ва тањкими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равандњои сиёсї сањм мегирад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дар такмил ва тањкими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равандњои фарњангї сањм мегирад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дар такмил ва тањкими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равандњои иќтисодї сањм мегирад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дар ягон раванд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40.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Машваратчиёнро чи лозим меояд?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Дониши хуби истифодаи самараноки технологияи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Дониши хуб ва таљрибаи калони истифодаи самараноки технологияи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таљрибаи калони истифодаи самараноки технологияи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Дониши хуб ва таљрибаи калони истифодаи математикию технологияи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41.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Тањлили вазъияти сиёсї, бозињои сиёсї, маъракаи интихоботї ва ѓайра чиро талаб мекунад?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Сатњи баланди технологияи донишњои иќтисодиро талаб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Сатњи баланди технологияи донишњои сиёсиро талаб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Сатњи баланди технологияи донишњои иљтимоиро талаб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Сатњи баланди технологияи донишњои фарњангиро талаб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ягон донишро;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42.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</w:t>
      </w:r>
      <w:r>
        <w:rPr>
          <w:rFonts w:ascii="Times New Roman Tj" w:hAnsi="Times New Roman Tj"/>
          <w:bCs/>
          <w:sz w:val="20"/>
          <w:szCs w:val="20"/>
        </w:rPr>
        <w:t>рои чи маъмурон ва намояндагони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Элитаи сиёсї аз системаи комили машварати сиёси истифода мебаранд?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Зеро онњо метавонанд тамоми масъалањоро ба таври амиќ ва зарури мавриди бањрабардори ќарор дињанд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Зеро онњо наметавонанд тамоми масъалањоро ба таври амиќ ва зарури мавриди бањрабардори ќарор дињанд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Зеро онњо н</w:t>
      </w:r>
      <w:r>
        <w:rPr>
          <w:rFonts w:ascii="Times New Roman Tj" w:hAnsi="Times New Roman Tj"/>
          <w:bCs/>
          <w:sz w:val="20"/>
          <w:szCs w:val="20"/>
        </w:rPr>
        <w:t xml:space="preserve">аметавонанд тамоми масъалањоро </w:t>
      </w:r>
      <w:r w:rsidRPr="00005828">
        <w:rPr>
          <w:rFonts w:ascii="Times New Roman Tj" w:hAnsi="Times New Roman Tj"/>
          <w:bCs/>
          <w:sz w:val="20"/>
          <w:szCs w:val="20"/>
        </w:rPr>
        <w:t>мавриди бањрабардори ќарор дињанд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Зеро онњо наметавонанд як масъаларо ба таври амиќ ва зарури мавриди бањрабардори ќарор дињанд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онњо истифода намебаранд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43.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 хизмати машваратчиёни сиёсибештар кадом марказњо муњтољанд?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Марказњои ќабули ќарорњои иљтимои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Марказњои ќабули ќарорњои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Марказњои ќабули ќарорњои иќтисоди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Марказњои ќабули ќарорњои фарњанги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онњо муњточ нестанд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44.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Иниститутњои машварати чи гуна таърих доранд?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Таърихи тўлони надоранд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Таърихи тўлони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Таърихи 50-сола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Таърихи 55-сола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таърих надоранд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45.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 xml:space="preserve">Иниститутњои машварати ба сифати кадом сохтор дар такмили фаъолияти идораи соњањои мухталифи њаёти сиёсї амал намудаанд?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Сохтори дахлпазир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Сохтори дахлнопазир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Сохтори функсионали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Сохтори њизби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ягон сохтор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46.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шароити њозира иниститутњои машваратї чи гуна иниститут ба шумор меравад?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иќтисодї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иљтимої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маданї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њуќуќї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47.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Машварати сиёси чигуна навъи ёри мебошад?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таъљили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касби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шањрванди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њуќуќї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њизби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шароити њозира иниститути машварати сиёси ба чи гуна иниститут табдил ёфтаанд?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иќтисодї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тахлили равандњои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иљтимої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маданї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њуќуќї;</w:t>
      </w:r>
      <w:r>
        <w:rPr>
          <w:rFonts w:ascii="Times New Roman Tj" w:hAnsi="Times New Roman Tj"/>
          <w:bCs/>
          <w:sz w:val="20"/>
          <w:szCs w:val="20"/>
        </w:rPr>
        <w:t xml:space="preserve"> 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49.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машварати сиёси чи гуна навъи ёри ба шумор меравад?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панљ навъи ёрии касби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як навъи ёрии касби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ду навъи ёрии касби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се навъи ёрии касби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537069">
        <w:rPr>
          <w:rFonts w:ascii="Times New Roman Tj" w:hAnsi="Times New Roman Tj"/>
          <w:bCs/>
          <w:sz w:val="20"/>
          <w:szCs w:val="20"/>
        </w:rPr>
        <w:t>навъи ёрии давлатї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50.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машварати сиёси чанд навъи асоси дорад?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1 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2 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3 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4 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5 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51.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машварати расми дар чанд њолат истифода мешавад?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дар 3 њолат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дар 2 њолат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дар 4 њолат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дар 6 њолат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дар 9 њолат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52.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кадом навъи машварат мушовир ба маслињати худ шубња дорад?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Машварати иќтисоди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расми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фарњангї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њуќуќї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ѓайрирасми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53.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 чи гуна методология ба шумор меравад?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Методологияи мурдаи татќиќи вазият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Методологияи зиндаи татќиќи вазият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Методологияи зиндаи њолати вазият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Методологияи зиндаи татќиќи шумора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Методологияи зиндаи татќиќи вазияти њуќуќї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54.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 бояд чанд марњаларо тай намояд?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1 марњала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3 марњала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2 марњала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4 марњала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ягон марњаларо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55.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Мафњуми њизб чист?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 аст, ки барои њокимият мубориза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 аст, мољар менамоянд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 аст, ки сулх менамоянд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56.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Маънои Имидж чист?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Симо, мољаро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Симо, образ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њизб, образ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Њизб, симо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57.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Омухтани Технологияи сиёси чигуна 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Бад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Хуб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на хуб аст на бад даст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Дар Тољикистон онро намехонанд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номаълум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ВАО чи гуна иниститут мањсуб меёбад?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Яке аз Иниститутњои асосии љомеаи муосир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Яке аз Иниститутњои асосии љомеаи куњна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Яке аз Иниститутњои асосии љомеаи мањдуд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Яке аз Иниститутњои асосии љомеаи ѓарби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Яке аз Иниститутњои асосии љомеаи шарќї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59.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Коммуникатсияи оммавї ба кадом ќисми сиёсат табдил ёфтааст?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Таркиби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Тањлили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Татќиќї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Танќиди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ба ягон ќисм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60.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Таъсири Коммуникатсияи оммавї бештар ба кадом аз ин соња таъсир мерасонад?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Сиёсат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Иќтисод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Фарњанг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њуќуќ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ба ягон соња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61.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Яке аз заминањои асосии бунёди сиёсатро чи ташкил медињад?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Алоќаю муошират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Тањлил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Танќид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мољаро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62.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Сиёсат дар худ чиро таљассум менамояд?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Манфиатњо ва маќсадњои умумии одамонро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Манфиатњо ва маќсадњои умумии роњбаронро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Манфиатњо ва маќсадњои умумии сиёсатро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Манфиатњо ва маќсадњои умумии њизбро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Манфиатњо ва маќсадњои умумии хориљиёнро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63.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ВАО дар олами муосир воситаи чи гаштааст?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Воситаи тавонои ташаккул, пањн гаштан ва инкишофи маданияти омави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Воситаи сиёсат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Воситаи њуќуќ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Воситаи фарњанг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гуна восита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64.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Инкишофи шуури љамъиятиро бе иштироки фаъоли кадоме аз инњо тасавур кардан номумкин 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ВАО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њуќуќ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телевизион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рузнома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65.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Хусусияти асосии ВАО-ро чи ташкил медињад?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оммави будани 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оммави набудани 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Сензура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мољаро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66.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ВАО бояд ба ки зиёдтар дастрас бошад?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Ба њама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Ба њељ касс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Ба роњбарон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Ба їктисодчиён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Ба љавонон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67.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зери мафњуми ВАО кадом унсурњо фањмида мешавад?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Унсурњои гуногуни гузариши ахбор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Унсурњои гуногуни гузариши мољароро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Унсурњои гуногуни гузариши ваќтро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Унсурњои гуногуни гузариши фарњангро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Унсурњои гуногуни гузариши иќтисодро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Дањсолањои охир дар инкишофи ВАО чиро ба амал овард?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Такони бузург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Такони на онќадар бузург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Такони бузурги иќтисодиро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Такони бузурги маданиро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69.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Инкор намудан ва истифода накардан аз ВАО чиро ба бор хоњад овард?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Аќибмониро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Пешравиро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тањамулпазириро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рушди сиёсатро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70.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Ваќте, ки воситањои коммуникатсионї мањдуд буданд дар њаёти сиёси аз чи истифода мебурдаанд?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Аз хизмати хаткашон ва хабарчињо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Аз хизмати сиёсатмадорон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Аз хизмати иктисодчиён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Аз хизмати 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аз 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71.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Хаткашонњо ва хабарчињо хабарњоро ба мардум чи гуна мерасонданд?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хати ва шифоњи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Хати ва электрони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Электрони ва шифоњи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Радиои ва матбуоти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гуна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72.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Радио ва телевизион дар њаёти одамон чи таъсир расонид?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Њаёти одамонро таѓир дод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Њаёти одамонро таѓир надод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Њаёти одамонро ба мољаро кашид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Њаёти њизбиёнро таѓир дод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таъсир нарасонид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73.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љомеаи муосир бештар чи номида мешавад?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Љомеаи иттилоотї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Љомеаи ѓайрииттилоотї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Љомеаи ананави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Љомеаи рушд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74.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љомеаи иттилооти накши кадоме аз инњо барљастааст?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Дониш ва ахборот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Дониш ва пул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Дониш ва парламент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Ахборот ва пул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ягон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75.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Донишњо ва ахбороти гуногун ба одамон асосан тавасути чи дастрас мегарданд?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ВАО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иќтисод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фарњанг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иљтимоиёт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номаълум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76.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солњои 50-уми асри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ХХ кадоме аз ин ВАО бештар диќќатљалбкунанда гардида буд?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Телевизион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газета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журнал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77.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ВАО бештар диќатљалбкунанда 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Телевизион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журнал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газета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њеч кадом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Бањсњои пешазинтихоботии Љ.Кенеди ва Р.Никсон соли чанд гузашт?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1960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1970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1962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1972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ягон сол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79.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Бањсњои пешазинтихоботии Љ.Кенеди ва Р. Никсон тавасути кадоме аз ин ВАО бештар амали мегашт?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Телевизион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газета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журнал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сапти овоз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80.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Мављудият, инкишоф ва буњрони фаъолияти ВАО аз чи вобастагии калон дорад?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Режими сиёсии њукумрон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Режими сиёсии фашисти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Режими сиёсии марксисти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Режими сиёсии сотсиалисти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аз ягон режим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81.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инњоро шохаи чоруми њокимият меноманд?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ВАО-ро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парламентро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њокимияти иљроияя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њокимияти ќонунбарор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82.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ВАО бештар вазифањои худро дар кадом режим хубтар иљро менамоянд?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Демократї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тоталитари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авторитари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фашисти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дар њамаи режимњо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83.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Истифодаи ВАО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бок адом маќсад манъ карда мешавад?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Нафрат, бадбинии нажоди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рушди 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инкишофи 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инкишофи парламент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бо ягон маќсад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84.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кадом режим ВАО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бар зиди манфиатњои оммаи мардум истифода мегардад?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Дар режим ѓайридемократи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Дар режими демократии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Дар режими марксисти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Дар режими фашисти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дар ягон режим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85.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инњо ВАО-</w:t>
      </w:r>
      <w:r w:rsidRPr="00005828">
        <w:rPr>
          <w:rFonts w:ascii="Times New Roman Tj" w:hAnsi="Times New Roman Tj"/>
          <w:bCs/>
          <w:sz w:val="20"/>
          <w:szCs w:val="20"/>
        </w:rPr>
        <w:t>ро бештар истифода менамояд?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Нерўхои сиёси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Нерўхои иќтисоди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Нерўхои иљтимои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Нерўхои фарњанги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ягон неру истифода намебарад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86.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Асоси Фиреби сиёсиро чи ташкил медињад?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Дуруѓ ва ќалоби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Дуруѓ ва дониш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Дуруѓ ва фарњанг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ќалоби ва дониш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87.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сиёсат ру овардан ба фиребу дуруѓ чи гуна амал 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Тасодуфи ва иштибоње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Тасодуфи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иштибоњ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сензура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ягон амал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Вобаста ба хусусиятњои Фиреби сиёсї фаъолияти ВАО чи гуна ба роњ монда шавад?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Он ба вазифањои вао табдил наёбанд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Он ба вазифањои вао табдил 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Он ба вазифањои сиёсат табдил наёбанд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Он ба вазифањои иќтисодиёт табдил 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ба роњ монда намншаванд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89.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Яке аз вазифањои муњими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ВАО-ро чи ташкил медињад?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Мубориза бар зиди ташвиќу тарѓиби фиреби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Мубориза бар зиди 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Мубориза бар зиди коммунизм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Мубориза бар зиди капитализм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90.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Намояндагони ВАО бояд чиро нагузоранд?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Нагузоранд, ки ба хизматгори кассе ва ё гуруње табдил 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гузоранд, ки ба хизматгори кассе ва ё парламент табдил 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Нагузоранд, ки ба хизматгори кассе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гузоранд, ки ба хизматгори кассе табдил 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91.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Фиреби сиёси нисбати кадом усули роњбари ва идори бартарии зиёд дорад?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Тарзи зури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Тарзи осоиш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Тарзи демократи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Тарзи плюралисти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аз 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92.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Фиреби сиёси асосан чи гуна ба амал бароварда мешава?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Пинњонї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Кушод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мањдуд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системаноки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намедонам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93.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Фиреби сиёси чи гуна падида 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Падидаи сода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Падидаи сода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Падидаи ормони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Падидаи иќтисодитист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Падидаи њуќуќист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94.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Фиреби сиёси чи гуна заминањоро соњиб 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Заминањои васеъро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Заминањои мањдудро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Заминањои њуќукиро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Заминањои иљтимоиро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соњиб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95.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Фиреби сиёси аз кадом асотирњо маншаъ мегирад?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иљтимоию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иљтимоию њуќуќи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иљтимоию фарњанги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сиёсию иктисоди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аз ягон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96.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ВАО дар фаъолияти худ озод њаст ё не?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номаълум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фаќат дар љомеаи авторитари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фаќат дар љомеаи тоталитари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97.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олами муосир таъсиррасонии ВАО чи гуна 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Таъсиррасонии ВАО васеъ мегардад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Таъсиррасонии ВАО васеъ намегардад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Таъсиррасонии ВАО мањдуд мегардад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Таъсиррасонии ВАО мушкил мегардад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гуна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Чанд тарзи Фиреби сиёси мављуд 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3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2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1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7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8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99.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Бештар чанд тарзи пањн намудани ахборот мављуд 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2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1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6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4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6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100.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Дезинформатсия чи маъно дорад?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иттилооти дурўѓ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иттилооти дуруст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иттилооти радиои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иттилооти телевизиони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иттилооти матбуоти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101.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ЉТ аз кадом навъи ВАО истифода мебаранд?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Аз тамоми навъњи ВАО истифода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Аз ВАО истифода намебаранд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Аз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ВАО танњо радиоро истифода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Аз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ВАО танњо интернетро истифода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) </w:t>
      </w:r>
      <w:r w:rsidRPr="00005828">
        <w:rPr>
          <w:rFonts w:ascii="Times New Roman Tj" w:hAnsi="Times New Roman Tj"/>
          <w:bCs/>
          <w:sz w:val="20"/>
          <w:szCs w:val="20"/>
        </w:rPr>
        <w:t>Аз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ВАО танњо рузномаро истифода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102.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Барои инкишофи љомеаи итилооти кадоме аз инњо сањми бисёр дорад?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ВАО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њизб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парламент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ИДМ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опозитсия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103.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Плюрализм дар ВАО чи маќом дорад?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Маќоми бузург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Маќоми мањдуд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Маќоми миёна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Маќоми мољарої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гуна маком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104.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 xml:space="preserve">Кадоме аз ин воситањои иттилооти дар белорусия њамчун ВАО ШИНОХТА намешавад?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Интернет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Телевизион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рузнома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маљалла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105.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раванди интихобот номзадњо кадоме аз ин усулро бештар истифода менамоянд?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Ташвиќотро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муборизаро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љангро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навиштанро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чизро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106.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Матбуот, радио ва телевизион: кадоме аз инњо ќадимтаранд?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Матбуот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Телевизион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Интернет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САПТИ ОВОЗ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107.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Њукумати электрони ба чи мусоидат менамояд?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Сарфаи ваќт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мољаро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сулњ бастан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нигоњ доштан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ба 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рушди њукумати электрони кадоме аз ин давлатњо пеш саф 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Эстония ва сингапур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Эстония ва Ирон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сингапур ва Олмон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сингапур ва Русия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ягонтои инњо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109.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ЉТ кадоме аз ин сиёсатро пеш гирифтааст?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Сиёсати дарњои кушодро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Сиёсати дарњои пушидаро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Сиёсати мољарољуиро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Сиёсати исломиро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Сиёсати босозиро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110.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Сиёсати дарњои кушодро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кадоме аз ин давлатњо пеш гирифтааст?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Шведсия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Ирон;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Сурия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Афѓонистон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Туркманистон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111.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ифлос дар кадоме аз ин равандњо бисёртар истифода 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Дар раванди интихобот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Дар раванди мољаро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Дар раванди демократи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Дар раванди интихоботи парлумони Аврупо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Дар раванди рушд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112.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амалњо бештар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 xml:space="preserve">ба технологияи ифлос дучор мегардад? 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Интихобот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ќарор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давлат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њизб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113.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методњо бештар хусусияти технологияи ифлосро касб намудааст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Имзоњои ќаллобї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Имзоњои иќтисоди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Имзоњои раќами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имзоњои мадани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Имзоњои њизби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114.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Намудњои технологияи ифлосро нишон дињед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сиёњ; сафед; хокистаранг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сафед; сабз;сиёњ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сафед;сиёњ; зард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сафед; сабз; зард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намуд надорад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115.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технологияи ифлоси хокистаранг амали ѓайриќонуни дида 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дида намешавад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дида мешавад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дар баъзе њолат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каму беш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дар њолатњои муаян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116.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 ифлоси хариди интихобкунандагон бештар кињоро дарбар мегирад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Нафаќахурон ва маъюбон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Нафаќахурон ва сиёсатмадорон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Нафаќахурон ва сотсиологњо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маъюбон ва сиёсатмадорон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маъюбон ва сотсиологњо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117.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Таќсимбандии технологияи сиёсї ба сиёњ ва сафед дар раванди маъракаи интихоботи дар кадом солњо зиёдтар истифода мешуд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солњои 90-ум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Солњои 80-ум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Солњои 85-ум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Солњои 85-ум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Солњои 99-ум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ифлоси административи чи гуна истифода 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Маљбур кадани кормандони колњоз барои овоз додан ба як номзад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Маљбур кадани кормандони Тандурусти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Маљбур кадани кормандони маориф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Маљбур кадани кормандони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Маљбур кадани кормандони иќтисодиёт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119.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Асосгузори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назарияи љомеаи кушод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Ленин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Ж.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Ж.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Руссо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Т.Гобс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Н.Макиавели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120.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Аввалин маротиба мафњуми љомеаи кушодро ки истифода намудааст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Т.Гобс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Н.Макиавели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Макиавели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Хантингтон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121.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К.Попер асосгузори кадоме аз ин назария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дин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 маориф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Љомеаи мањдуд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122.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асарњо ба Анри Луи Бергсонс таалуќ дорад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дин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 маориф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илм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бедини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123.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Сохти љомеаро Анри Луи Бергсонс ба чанд гуруњ таќсим менамояд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2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3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4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5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1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124.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дин асари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С.Страйт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Љ.Лок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Т.Гобс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125.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К.Попер кадоме аз ин шахсиятњоро њамчун устоди хеш медонист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С.Страйтро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Т.Гобсро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Монтескеро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Њељ касро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126.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Анри Луи Бергсонс кадоме аз ин асарњоро навистааст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динро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демократияро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тероризмро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капитализмро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Љанг ва сулњро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127.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Аз нигоњи Анри Луи Бергсонс љомеаи мањдуд ба кадоме аз ин принсипњо такя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менамояд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Ба нигањдори ва принсипали-авторитарї такя карда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Ба нигањдории демократии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Ба нигањдори тоталитари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Ба нигањдори њизби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ба 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128.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Аз нигоњи Анри Луи Бергсонс дар љомеаи кушод чи чиз њамчун догма пазируфта намешавад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Дин ва ќонунњои дини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Дин ва иќтисодиёт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Дин ва сиёсат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Дин ва фарњанг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129.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Љомеаи мањдуд ба нигањдори ва принсипали-авторитарїтакя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менамояд, суханони кадоме аз инњо мебошад?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Т.Гобс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Монтеске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Ленин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Сталин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130.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аќидаи дин ва ќонунњои динни дар љомеаи кушод њамчун догма пазируфта намешавад аќидаи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Монтеске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Сталин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Ленин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131.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асарњо асари К.Попер ба њисоб меравад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 ва душманони вай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Љомеаи мањдуд ва душманони 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Љомеаи мањдуд ва душманони иќтисодии 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капиталисти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комунисти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132.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Попер мафњуми љомеаи кушод ва љомеаи мањдудро аз таълимоти кадоме аз инњо гирифтааст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Т.Гобс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Т.Мор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Н.Макиавели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Аз њељ кадом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133.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Љомеаи кушод ва душманони вай асари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Т.Мор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Љ. Сорос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Ленин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Монтеске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134.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асарњо асари Љ. Сорос ба шумор меравад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кушод: ислоњоти сармоядории глобалї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кушод: ислоњоти сармоядории иќтисоди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кушод: ислоњоти сармоядории сиёси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кушод: ислоњоти сармоядории маърифати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ислоњоти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135.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навъи љомеаро Љ. Сорос љомеаи идеали инсоният номидааст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Љомеаи мањдудро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Љомеаи сотсиалистиро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Љомеаи маданиро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Љомеаи Шўравиро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136.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Љомеаи кушод: ислоњоти сармоядории глобалї асари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Љ. Сорос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Т.Мор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Бергсонс;</w:t>
      </w:r>
      <w:r>
        <w:rPr>
          <w:rFonts w:ascii="Times New Roman Tj" w:hAnsi="Times New Roman Tj"/>
          <w:bCs/>
          <w:sz w:val="20"/>
          <w:szCs w:val="20"/>
        </w:rPr>
        <w:t xml:space="preserve"> 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Монтеске;</w:t>
      </w:r>
      <w:r>
        <w:rPr>
          <w:rFonts w:ascii="Times New Roman Tj" w:hAnsi="Times New Roman Tj"/>
          <w:bCs/>
          <w:sz w:val="20"/>
          <w:szCs w:val="20"/>
        </w:rPr>
        <w:t xml:space="preserve"> 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137.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Яке аз унсурњои асосии љомеаи кушод ба аќидаи Љ. Сорос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Авторитари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Тоталитари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Теократи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Теократи; Авторитари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138.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 аќидаи Љ. Сороскадом аз ин режим бисёр дар Аврупо дида 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Авторитари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Тоталитари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Теократї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Диктатори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139.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Њамдигар фањми дар љомеа ба аќидаи К.Попер кай ба вуќуъ меояд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Њукумат ва ќонунњо ба боварии омма даромада тавонанд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Њукумат ва ќонунњо ба боварии омма даромада натавонанд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Њукумат ва ќонунњо вуљуд надошта бошанд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Њукумат ва ќонунњо иќтисоди шаванд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номаълум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140.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Демократия ба аќидаи Љ. Сорос дар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кадом аз ин давлатњо дида 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Аврупо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Ироќ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Росия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Уругвай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141.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 аќидаи Попер дар љомеаи кушод сарвар чи гуна иваз 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Бе ягон хунрезї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Бе ягон интихобот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Бе ягон роњи ќонуни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Бе ягон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муњлат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Номаълум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142.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Демократия бад аст, аммо бартариаш дар он аст, ки барои мо имконияти аз байн бурдани лидери бадро медињад. Аќидаи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Монтеске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Т.Мор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Љ. Сорос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143.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љомеаи кушод моликияти хусуси яке аз принсипњои асоси ба шумор меравад. Аќидаи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Љ. Сорос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Монтеске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Т.Мор;</w:t>
      </w:r>
      <w:r>
        <w:rPr>
          <w:rFonts w:ascii="Times New Roman Tj" w:hAnsi="Times New Roman Tj"/>
          <w:bCs/>
          <w:sz w:val="20"/>
          <w:szCs w:val="20"/>
        </w:rPr>
        <w:t xml:space="preserve"> 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Ленин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144.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К.Попер кадоме аз ин аќидањоро пешнињод намудааст?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 бад аст, аммо бартариаш дар он аст, ки барои мо имконияти аз байн бурдани лидери бадро 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 бад аст, аммо бартариаш дар он аст, ки барои мо имконияти аз байн бурдани лидери бадро намедињад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комунисти аз байн 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комунисти аз байн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намеравад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комунисти бад даст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145.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Муносибати К.Попер нисбат ба сиёсат ва дин чи гуна буд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Сиёсат пура аз дин људо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Сиёсат пура аз дин људо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Сиёсат наонќадар аз дин људо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Сиёсат хизматгори дин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Номаълум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146.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Њизб чист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одамоне аст, ки барои ба даст овардани њокимият мубориза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одамоне аст, ки барои ба даст овардани њокимияти иќтисоди мубориза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одамоне аст, ки барои ба даст овардани њокимияти дини мубориза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одамоне аст, ки барои ба даст овардани њокимияти императори мубориза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одамоне аст, ки барои ба даст овардани њокимияти ѓарби мубориза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147.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«Сиёсат пура аз дин људо аст» аќидаи кадоме аз ин донишмандон 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Т.Гобсс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Т.Мор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диншиносон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Кадоме аз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о аз руи модели фаъолият давлати, ти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ҷ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орати ва 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ҷ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амъияти ма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ҳ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суб меёбад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Интернет ва 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Радио ва интернет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Телевизион ва 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Телевизион ва Интернет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ама 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иттилооти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149.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Дар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ТВАО аз руи кадом модел фаъолият доранд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орати ва давлати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орати ва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амъияти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амъияти ва давлати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Давлати ва байналхал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Омехта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150.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Яке аз аввалин Фирма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ое, ки аз хизматрасонии машварати истифода намудааст дар кадом мамлакат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ойгир аст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Англия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Россия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ИМА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Германия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Дания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151. 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И.Ш</w:t>
      </w:r>
      <w:r>
        <w:rPr>
          <w:rFonts w:ascii="Cambria" w:hAnsi="Cambria" w:cs="Cambria"/>
          <w:bCs/>
          <w:color w:val="000000"/>
          <w:sz w:val="20"/>
          <w:szCs w:val="20"/>
        </w:rPr>
        <w:t>у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рав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гузаштан ба хизматрасонии омавии машварати аз кадом сол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оз мегардад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Сол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80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Сол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60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Сол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90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Сол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ҳ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50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Сол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ҳ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70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152. 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Яке аз ро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ташаккули опозитсияи сиёсиро кадоме аз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мебошад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ангоми мо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ангоми Анархия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ангоми Интихобот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Хангоми раъйпурси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амаи ин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олат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153. 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ма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ҷ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лиси Бундестаг аз чанд то чанд реплика ба миён меояд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Аз 4 то 20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Аз 5 то 20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Аз 5то 25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Аз 4то 25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Аз 10 то 25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154.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Яке аз омил</w:t>
      </w:r>
      <w:r>
        <w:rPr>
          <w:rFonts w:ascii="Times New Roman Tj" w:hAnsi="Times New Roman Tj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асосии пош хурдани Итти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оди Ш</w:t>
      </w:r>
      <w:r>
        <w:rPr>
          <w:rFonts w:ascii="Cambria" w:hAnsi="Cambria" w:cs="Cambria"/>
          <w:bCs/>
          <w:color w:val="000000"/>
          <w:sz w:val="20"/>
          <w:szCs w:val="20"/>
        </w:rPr>
        <w:t>у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равиро нишон ди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ед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ашшо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заифии раванди иттилоотон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ву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уд доштани анархия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бемаданият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сарпечи аз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онун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 xml:space="preserve">155. 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и асосии ба даст овардани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олибияти номзад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оро ба Ма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лиси Милл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нишон ди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>
        <w:rPr>
          <w:rFonts w:ascii="Times New Roman Tj" w:hAnsi="Times New Roman Tj"/>
          <w:bCs/>
          <w:color w:val="000000"/>
          <w:sz w:val="20"/>
          <w:szCs w:val="20"/>
        </w:rPr>
        <w:t>ед?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ў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ба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 овардан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фишор овардан ба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укумату давлат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барнома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пеш аз интихобии худро иваз намудан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намедонам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заминаи ВАО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156. 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шабака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Интернети кадом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аракату созмон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ирти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амнияти иттилоотии То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икистонро халалдор карда истодаанд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созмон</w:t>
      </w:r>
      <w:r>
        <w:rPr>
          <w:rFonts w:ascii="Cambria" w:hAnsi="Cambria" w:cs="Cambria"/>
          <w:bCs/>
          <w:color w:val="000000"/>
          <w:sz w:val="20"/>
          <w:szCs w:val="20"/>
        </w:rPr>
        <w:t>и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растохез ва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изб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</w:t>
      </w:r>
      <w:r>
        <w:rPr>
          <w:rFonts w:ascii="Times New Roman Tj" w:hAnsi="Times New Roman Tj"/>
          <w:bCs/>
          <w:color w:val="000000"/>
          <w:sz w:val="20"/>
          <w:szCs w:val="20"/>
        </w:rPr>
        <w:t>демократї;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аракат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масе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ва коммунист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изб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демократ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ва коммунист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аракат ва созмон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айри давлат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аракату созмон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экстримист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ва терористи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157. 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Иттилоот дар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аёти сиёс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чи тавр ба ро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монда шавад?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оба</w:t>
      </w:r>
      <w:r>
        <w:rPr>
          <w:rFonts w:ascii="Cambria" w:hAnsi="Cambria" w:cs="Cambria"/>
          <w:bCs/>
          <w:color w:val="000000"/>
          <w:sz w:val="20"/>
          <w:szCs w:val="20"/>
        </w:rPr>
        <w:t>г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огузори, коркард ва тат</w:t>
      </w:r>
      <w:r>
        <w:rPr>
          <w:rFonts w:ascii="Cambria" w:hAnsi="Cambria" w:cs="Cambria"/>
          <w:bCs/>
          <w:color w:val="000000"/>
          <w:sz w:val="20"/>
          <w:szCs w:val="20"/>
        </w:rPr>
        <w:t>б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 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шунидан, хондан ва навиштани 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коркард, пин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он ва навиштани 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>
        <w:rPr>
          <w:rFonts w:ascii="Times New Roman Tj" w:hAnsi="Times New Roman Tj"/>
          <w:bCs/>
          <w:color w:val="000000"/>
          <w:sz w:val="20"/>
          <w:szCs w:val="20"/>
        </w:rPr>
        <w:t>о;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такрор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, хондан ва навиштан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пин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он кардан,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оба</w:t>
      </w:r>
      <w:r>
        <w:rPr>
          <w:rFonts w:ascii="Cambria" w:hAnsi="Cambria" w:cs="Cambria"/>
          <w:bCs/>
          <w:color w:val="000000"/>
          <w:sz w:val="20"/>
          <w:szCs w:val="20"/>
        </w:rPr>
        <w:t>г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огузор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ва хондани он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њо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158. 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ВАО кадоме аз ин 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дохил мешаванд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Интернет,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хондан, овоза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 ва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радио, телевизион, матбуот ва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телевизион, навиштан, хондан; ва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графит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о, овоза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о, радио ва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C26ACD" w:rsidRDefault="007E7E9C" w:rsidP="00005828">
      <w:pPr>
        <w:spacing w:after="0" w:line="240" w:lineRule="auto"/>
        <w:jc w:val="both"/>
        <w:rPr>
          <w:rFonts w:ascii="Cambria" w:hAnsi="Cambria" w:cs="Cambria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>
        <w:rPr>
          <w:rFonts w:ascii="Cambria" w:hAnsi="Cambria" w:cs="Cambria"/>
          <w:bCs/>
          <w:color w:val="000000"/>
          <w:sz w:val="20"/>
          <w:szCs w:val="20"/>
        </w:rPr>
        <w:t>укумати электрон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159. 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Кадоме аз ин минта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То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икистон бештар зери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ум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иттилоот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аразноки кишвар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бегона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арор дорад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Хатлон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Бадахшон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ия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тобеи марказ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ягон минта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арор надорад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160.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Методи Делфа чи гуна метод аст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Методи пешбининамо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ӣ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Методи ва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Методи гузариш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Методи му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оисав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Методи 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тимо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161. 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Дар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омеаи демократии рекламаи сиёси бештар к</w:t>
      </w:r>
      <w:r>
        <w:rPr>
          <w:rFonts w:ascii="Times New Roman Tj" w:hAnsi="Times New Roman Tj"/>
          <w:bCs/>
          <w:color w:val="000000"/>
          <w:sz w:val="20"/>
          <w:szCs w:val="20"/>
        </w:rPr>
        <w:t>адом хусусиятро ба худ мегирад?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Сафеду-сиё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намудани субекти сиёсат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сафед намудани субекти сиёсат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Зиди ра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иб баромадан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ТАшви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 депутат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Ташви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оти сиёсатмадорон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162.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Истифодаи технологияи иттилоотии муосир ба субъект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сиёс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ч</w:t>
      </w:r>
      <w:r>
        <w:rPr>
          <w:rFonts w:ascii="Cambria" w:hAnsi="Cambria" w:cs="Cambria"/>
          <w:bCs/>
          <w:color w:val="000000"/>
          <w:sz w:val="20"/>
          <w:szCs w:val="20"/>
        </w:rPr>
        <w:t>и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нафъ дорад?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фар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тимо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интихобшудан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интихобкарданро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таъсири бузург расонидан ба сиёсат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163.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«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анги сард» ИМА ва иттифо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чиёнаш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кадоме аз ин 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иттилоотиро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амчун воситаи тар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ибу ташви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алай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 Итти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оди Ш</w:t>
      </w:r>
      <w:r>
        <w:rPr>
          <w:rFonts w:ascii="Cambria" w:hAnsi="Cambria" w:cs="Cambria"/>
          <w:bCs/>
          <w:color w:val="000000"/>
          <w:sz w:val="20"/>
          <w:szCs w:val="20"/>
        </w:rPr>
        <w:t>у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рав</w:t>
      </w:r>
      <w:r>
        <w:rPr>
          <w:rFonts w:ascii="Cambria" w:hAnsi="Cambria" w:cs="Cambria"/>
          <w:bCs/>
          <w:color w:val="000000"/>
          <w:sz w:val="20"/>
          <w:szCs w:val="20"/>
        </w:rPr>
        <w:t>и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бештар истифода мебурд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рузнамаро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аларо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сапти овозро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телевизионро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радиоро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164.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Гирифтани иттилоот аз дасти якум ба иттилоот чи гуна хосият мебахшад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дуру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рост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бенизоми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мо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арогаро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е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хусусият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165. 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005828">
        <w:rPr>
          <w:rFonts w:ascii="Times New Roman Tj" w:hAnsi="Times New Roman Tj" w:cs="Times New Roman"/>
          <w:bCs/>
          <w:color w:val="000000"/>
        </w:rPr>
        <w:t>Кадоме аз ин а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ида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 а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идаи Ш. Талейран мебошад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</w:rPr>
        <w:t>Бо телевизион ба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с кардан ин кори бемаънист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B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Бо радио ба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с кардан ин кори бемаънист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$C) </w:t>
      </w:r>
      <w:r w:rsidRPr="00005828">
        <w:rPr>
          <w:rFonts w:ascii="Times New Roman Tj" w:hAnsi="Times New Roman Tj" w:cs="Times New Roman"/>
          <w:bCs/>
          <w:color w:val="000000"/>
        </w:rPr>
        <w:t>Бо газета ба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с кардан ин кори бемаънист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D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Бо Интернет ба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с кардан ин кори бемаънист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Pr="00005828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E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Бо шахси доно ба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с кардан ин кори бемаънист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166.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Боигарии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омеаи иттилоотиро ч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Cambria" w:hAnsi="Cambria" w:cs="Cambria"/>
          <w:bCs/>
          <w:color w:val="000000"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ташкил меди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$A) </w:t>
      </w:r>
      <w:r w:rsidRPr="00005828">
        <w:rPr>
          <w:rFonts w:ascii="Times New Roman Tj" w:hAnsi="Times New Roman Tj"/>
          <w:bCs/>
          <w:color w:val="000000"/>
        </w:rPr>
        <w:t>мабла</w:t>
      </w:r>
      <w:r>
        <w:rPr>
          <w:rFonts w:ascii="Times New Roman Tj" w:hAnsi="Times New Roman Tj" w:cs="Cambria"/>
          <w:bCs/>
          <w:color w:val="000000"/>
        </w:rPr>
        <w:t>ѓ</w:t>
      </w:r>
      <w:r>
        <w:rPr>
          <w:rFonts w:ascii="Times New Roman Tj" w:hAnsi="Times New Roman Tj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>$</w:t>
      </w:r>
      <w:r w:rsidRPr="00005828">
        <w:rPr>
          <w:rFonts w:ascii="Times New Roman Tj" w:hAnsi="Times New Roman Tj"/>
          <w:bCs/>
          <w:color w:val="000000"/>
        </w:rPr>
        <w:t>B</w:t>
      </w:r>
      <w:r>
        <w:rPr>
          <w:rFonts w:ascii="Times New Roman Tj" w:hAnsi="Times New Roman Tj"/>
          <w:bCs/>
          <w:color w:val="000000"/>
        </w:rPr>
        <w:t xml:space="preserve">) </w:t>
      </w:r>
      <w:r w:rsidRPr="00005828">
        <w:rPr>
          <w:rFonts w:ascii="Times New Roman Tj" w:hAnsi="Times New Roman Tj"/>
          <w:bCs/>
          <w:color w:val="000000"/>
        </w:rPr>
        <w:t>саноат</w:t>
      </w:r>
      <w:r>
        <w:rPr>
          <w:rFonts w:ascii="Times New Roman Tj" w:hAnsi="Times New Roman Tj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$C) </w:t>
      </w:r>
      <w:r w:rsidRPr="00005828">
        <w:rPr>
          <w:rFonts w:ascii="Times New Roman Tj" w:hAnsi="Times New Roman Tj"/>
          <w:bCs/>
          <w:color w:val="000000"/>
        </w:rPr>
        <w:t>тандуруст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>$</w:t>
      </w:r>
      <w:r w:rsidRPr="00005828">
        <w:rPr>
          <w:rFonts w:ascii="Times New Roman Tj" w:hAnsi="Times New Roman Tj"/>
          <w:bCs/>
          <w:color w:val="000000"/>
        </w:rPr>
        <w:t>D</w:t>
      </w:r>
      <w:r>
        <w:rPr>
          <w:rFonts w:ascii="Times New Roman Tj" w:hAnsi="Times New Roman Tj"/>
          <w:bCs/>
          <w:color w:val="000000"/>
        </w:rPr>
        <w:t xml:space="preserve">) </w:t>
      </w:r>
      <w:r w:rsidRPr="00005828">
        <w:rPr>
          <w:rFonts w:ascii="Times New Roman Tj" w:hAnsi="Times New Roman Tj"/>
          <w:bCs/>
          <w:color w:val="000000"/>
        </w:rPr>
        <w:t>и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/>
          <w:bCs/>
          <w:color w:val="000000"/>
        </w:rPr>
        <w:t>тисодиёт</w:t>
      </w:r>
      <w:r>
        <w:rPr>
          <w:rFonts w:ascii="Times New Roman Tj" w:hAnsi="Times New Roman Tj"/>
          <w:bCs/>
          <w:color w:val="000000"/>
        </w:rPr>
        <w:t>;</w:t>
      </w:r>
    </w:p>
    <w:p w:rsidR="007E7E9C" w:rsidRPr="00005828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>$</w:t>
      </w:r>
      <w:r w:rsidRPr="00005828">
        <w:rPr>
          <w:rFonts w:ascii="Times New Roman Tj" w:hAnsi="Times New Roman Tj"/>
          <w:bCs/>
          <w:color w:val="000000"/>
        </w:rPr>
        <w:t>E</w:t>
      </w:r>
      <w:r>
        <w:rPr>
          <w:rFonts w:ascii="Times New Roman Tj" w:hAnsi="Times New Roman Tj"/>
          <w:bCs/>
          <w:color w:val="000000"/>
        </w:rPr>
        <w:t xml:space="preserve">) </w:t>
      </w:r>
      <w:r w:rsidRPr="00005828">
        <w:rPr>
          <w:rFonts w:ascii="Times New Roman Tj" w:hAnsi="Times New Roman Tj"/>
          <w:bCs/>
          <w:color w:val="000000"/>
        </w:rPr>
        <w:t>Иттилоот</w:t>
      </w:r>
      <w:r>
        <w:rPr>
          <w:rFonts w:ascii="Times New Roman Tj" w:hAnsi="Times New Roman Tj"/>
          <w:bCs/>
          <w:color w:val="00000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167. 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005828">
        <w:rPr>
          <w:rFonts w:ascii="Times New Roman Tj" w:hAnsi="Times New Roman Tj" w:cs="Times New Roman"/>
          <w:bCs/>
          <w:color w:val="000000"/>
        </w:rPr>
        <w:t>Тиб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 супориши президенти</w:t>
      </w:r>
      <w:r>
        <w:rPr>
          <w:rFonts w:ascii="Times New Roman Tj" w:hAnsi="Times New Roman Tj" w:cs="Times New Roman"/>
          <w:bCs/>
          <w:color w:val="000000"/>
        </w:rPr>
        <w:t xml:space="preserve"> 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 w:cs="Times New Roman"/>
          <w:bCs/>
          <w:color w:val="000000"/>
        </w:rPr>
        <w:t xml:space="preserve">Т соли 2005 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амаи сардорони идораву сохтор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 xml:space="preserve">ои давлати дар охири 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ар як семо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а дар назди хабарнигорон бояд чи гузаронанд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</w:rPr>
        <w:t>Конфренсия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ои и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тисод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B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Ма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фил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ои сиёс</w:t>
      </w:r>
      <w:r>
        <w:rPr>
          <w:rFonts w:ascii="Times New Roman Tj" w:hAnsi="Times New Roman Tj" w:cs="Cambria"/>
          <w:bCs/>
          <w:color w:val="000000"/>
        </w:rPr>
        <w:t>и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$C) </w:t>
      </w:r>
      <w:r w:rsidRPr="00005828">
        <w:rPr>
          <w:rFonts w:ascii="Times New Roman Tj" w:hAnsi="Times New Roman Tj" w:cs="Times New Roman"/>
          <w:bCs/>
          <w:color w:val="000000"/>
        </w:rPr>
        <w:t>Су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бат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ои сиёс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D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нишаст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ои дутарафа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Pr="00005828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E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нишаст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ои матбуот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168. 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005828">
        <w:rPr>
          <w:rFonts w:ascii="Times New Roman Tj" w:hAnsi="Times New Roman Tj" w:cs="Times New Roman"/>
          <w:bCs/>
          <w:color w:val="000000"/>
        </w:rPr>
        <w:t>А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идаи Бо газета ба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с кардан ин кори бемаънист а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идаи кадоме аз ин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 мебошад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Облонский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>
        <w:rPr>
          <w:rFonts w:ascii="Times New Roman Tj" w:hAnsi="Times New Roman Tj" w:cs="Times New Roman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B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Ш. Талейран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Курран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>
        <w:rPr>
          <w:rFonts w:ascii="Times New Roman Tj" w:hAnsi="Times New Roman Tj" w:cs="Times New Roman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D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Мерло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 w:cs="Times New Roman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E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.Буш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169.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якуми иттилоти ба чи вобаста буд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интихобот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Компютер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навишт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170.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сеюми иттилоот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чи вобаста буд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инкишофи бар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инкишофи навишт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инкишофи компютер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инкишофи 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тисодиёт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инкишофи китобчопкун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171.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заминаи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сеюми иттилооти кадоме аз ин 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иттилооти пайдо гаштанд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Компютер, Телевизион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навишт, 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Телефон, 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Телефон, навишт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Ба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е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чиз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172.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чоруми иттилоотро чи ном мебаранд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компютер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Радио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Телевизион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Навишт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Чоп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173.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дуюми иттилоот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Cambria" w:hAnsi="Cambria" w:cs="Cambria"/>
          <w:bCs/>
          <w:color w:val="000000"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чи вобаста буд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Навишт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китобчопкун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Компютер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еч чиз;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174.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Му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он чанд давраи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Иттилоотиро ном мебаранд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4-то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7-то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8-то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9-то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10-то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175.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Сухани «Мамлакт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ое, ки аввалин шуда, ба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омеаи иттилооти ворид мегарданд со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иби афзалияти бузург мегарданд» сухани кадоме аз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мебошад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Мерло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Сталин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Миртон Бангемони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Руссо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Э.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Кант;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176.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заминаи якуми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иттилоот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имконияти аз насл ба насл па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 кардани ч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омад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Техника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Дониш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Телевизион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Китоб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177.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Пайдо гаштани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увваи бар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ба ташаккули давраи чандуми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иттилооти мусоидат намуд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Давраи якум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Давраи дуюм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Давраи чорум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Давраи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аштум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Давраи сеюм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178.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Телефон ва радио дар кадомин давраи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иттилоот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ба в</w:t>
      </w:r>
      <w:r>
        <w:rPr>
          <w:rFonts w:ascii="Cambria" w:hAnsi="Cambria" w:cs="Cambria"/>
          <w:bCs/>
          <w:color w:val="000000"/>
          <w:sz w:val="20"/>
          <w:szCs w:val="20"/>
        </w:rPr>
        <w:t>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уд омад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якум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сеюми иттилоот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F9237C">
        <w:rPr>
          <w:rFonts w:ascii="Times New Roman Tj" w:hAnsi="Times New Roman Tj"/>
          <w:bCs/>
          <w:color w:val="000000"/>
          <w:sz w:val="20"/>
          <w:szCs w:val="20"/>
        </w:rPr>
        <w:t>Ин</w:t>
      </w:r>
      <w:r w:rsidRPr="00F9237C"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F9237C">
        <w:rPr>
          <w:rFonts w:ascii="Times New Roman Tj" w:hAnsi="Times New Roman Tj"/>
          <w:bCs/>
          <w:color w:val="000000"/>
          <w:sz w:val="20"/>
          <w:szCs w:val="20"/>
        </w:rPr>
        <w:t>илоби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дуюм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чорум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Ягон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179. 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F9237C">
        <w:rPr>
          <w:rFonts w:ascii="Times New Roman Tj" w:hAnsi="Times New Roman Tj" w:cs="Times New Roman"/>
          <w:bCs/>
          <w:color w:val="000000"/>
        </w:rPr>
        <w:t>Радио дар чандумин ин</w:t>
      </w:r>
      <w:r w:rsidRPr="00F9237C">
        <w:rPr>
          <w:rFonts w:ascii="Times New Roman Tj" w:hAnsi="Times New Roman Tj" w:cs="Cambria"/>
          <w:bCs/>
          <w:color w:val="000000"/>
        </w:rPr>
        <w:t>ќ</w:t>
      </w:r>
      <w:r w:rsidRPr="00F9237C">
        <w:rPr>
          <w:rFonts w:ascii="Times New Roman Tj" w:hAnsi="Times New Roman Tj" w:cs="Times New Roman"/>
          <w:bCs/>
          <w:color w:val="000000"/>
        </w:rPr>
        <w:t>илоби иттилоот</w:t>
      </w:r>
      <w:r w:rsidRPr="00F9237C">
        <w:rPr>
          <w:rFonts w:ascii="Times New Roman Tj" w:hAnsi="Times New Roman Tj" w:cs="Cambria"/>
          <w:bCs/>
          <w:color w:val="000000"/>
        </w:rPr>
        <w:t>ї</w:t>
      </w:r>
      <w:r w:rsidRPr="00F9237C">
        <w:rPr>
          <w:rFonts w:ascii="Times New Roman Tj" w:hAnsi="Times New Roman Tj" w:cs="Times New Roman"/>
          <w:bCs/>
          <w:color w:val="000000"/>
        </w:rPr>
        <w:t xml:space="preserve"> арзи </w:t>
      </w:r>
      <w:r w:rsidRPr="00F9237C">
        <w:rPr>
          <w:rFonts w:ascii="Times New Roman Tj" w:hAnsi="Times New Roman Tj" w:cs="Cambria"/>
          <w:bCs/>
          <w:color w:val="000000"/>
        </w:rPr>
        <w:t>њ</w:t>
      </w:r>
      <w:r w:rsidRPr="00F9237C">
        <w:rPr>
          <w:rFonts w:ascii="Times New Roman Tj" w:hAnsi="Times New Roman Tj" w:cs="Times New Roman"/>
          <w:bCs/>
          <w:color w:val="000000"/>
        </w:rPr>
        <w:t>асти намуд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илоби якум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>
        <w:rPr>
          <w:rFonts w:ascii="Times New Roman Tj" w:hAnsi="Times New Roman Tj" w:cs="Times New Roman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B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илоби дуюм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илоби сеюм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>
        <w:rPr>
          <w:rFonts w:ascii="Times New Roman Tj" w:hAnsi="Times New Roman Tj" w:cs="Times New Roman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D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илоби чорум иттилоот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ӣ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>
        <w:rPr>
          <w:rFonts w:ascii="Times New Roman Tj" w:hAnsi="Times New Roman Tj" w:cs="Times New Roman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E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илоби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афтум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180.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Кадоме аз ин 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ида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идаи Миртон Бангемони мебошад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$A) </w:t>
      </w:r>
      <w:r w:rsidRPr="00005828">
        <w:rPr>
          <w:rFonts w:ascii="Times New Roman Tj" w:hAnsi="Times New Roman Tj"/>
          <w:bCs/>
          <w:color w:val="000000"/>
        </w:rPr>
        <w:t>Мамлакат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/>
          <w:bCs/>
          <w:color w:val="000000"/>
        </w:rPr>
        <w:t xml:space="preserve">ои ру ба инкишоф ба 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/>
          <w:bCs/>
          <w:color w:val="000000"/>
        </w:rPr>
        <w:t>омеаи иттилооти ворид намешаванд</w:t>
      </w:r>
      <w:r>
        <w:rPr>
          <w:rFonts w:ascii="Times New Roman Tj" w:hAnsi="Times New Roman Tj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>$</w:t>
      </w:r>
      <w:r w:rsidRPr="00005828">
        <w:rPr>
          <w:rFonts w:ascii="Times New Roman Tj" w:hAnsi="Times New Roman Tj"/>
          <w:bCs/>
          <w:color w:val="000000"/>
        </w:rPr>
        <w:t>B</w:t>
      </w:r>
      <w:r>
        <w:rPr>
          <w:rFonts w:ascii="Times New Roman Tj" w:hAnsi="Times New Roman Tj"/>
          <w:bCs/>
          <w:color w:val="000000"/>
        </w:rPr>
        <w:t xml:space="preserve">) </w:t>
      </w:r>
      <w:r w:rsidRPr="00005828">
        <w:rPr>
          <w:rFonts w:ascii="Times New Roman Tj" w:hAnsi="Times New Roman Tj"/>
          <w:bCs/>
          <w:color w:val="000000"/>
        </w:rPr>
        <w:t>Мамлакат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/>
          <w:bCs/>
          <w:color w:val="000000"/>
        </w:rPr>
        <w:t>ое, ки аввалин шуда, ба</w:t>
      </w:r>
      <w:r>
        <w:rPr>
          <w:rFonts w:ascii="Times New Roman Tj" w:hAnsi="Times New Roman Tj"/>
          <w:bCs/>
          <w:color w:val="000000"/>
        </w:rPr>
        <w:t xml:space="preserve"> 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/>
          <w:bCs/>
          <w:color w:val="000000"/>
        </w:rPr>
        <w:t>омеаи иттилооти ворид мегарданд со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/>
          <w:bCs/>
          <w:color w:val="000000"/>
        </w:rPr>
        <w:t>иби афзалияти бузург мегарданд</w:t>
      </w:r>
      <w:r>
        <w:rPr>
          <w:rFonts w:ascii="Times New Roman Tj" w:hAnsi="Times New Roman Tj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$C) </w:t>
      </w:r>
      <w:r w:rsidRPr="00005828">
        <w:rPr>
          <w:rFonts w:ascii="Times New Roman Tj" w:hAnsi="Times New Roman Tj"/>
          <w:bCs/>
          <w:color w:val="000000"/>
        </w:rPr>
        <w:t>Мамлакат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/>
          <w:bCs/>
          <w:color w:val="000000"/>
        </w:rPr>
        <w:t xml:space="preserve">ои ру ба инкишоф ва </w:t>
      </w:r>
      <w:r w:rsidRPr="00005828">
        <w:rPr>
          <w:rFonts w:ascii="Cambria" w:hAnsi="Cambria" w:cs="Cambria"/>
          <w:bCs/>
          <w:color w:val="000000"/>
        </w:rPr>
        <w:t>қ</w:t>
      </w:r>
      <w:r w:rsidRPr="00005828">
        <w:rPr>
          <w:rFonts w:ascii="Times New Roman Tj" w:hAnsi="Times New Roman Tj"/>
          <w:bCs/>
          <w:color w:val="000000"/>
        </w:rPr>
        <w:t xml:space="preserve">афомонда ба </w:t>
      </w:r>
      <w:r w:rsidRPr="00005828">
        <w:rPr>
          <w:rFonts w:ascii="Cambria" w:hAnsi="Cambria" w:cs="Cambria"/>
          <w:bCs/>
          <w:color w:val="000000"/>
        </w:rPr>
        <w:t>ҷ</w:t>
      </w:r>
      <w:r w:rsidRPr="00005828">
        <w:rPr>
          <w:rFonts w:ascii="Times New Roman Tj" w:hAnsi="Times New Roman Tj"/>
          <w:bCs/>
          <w:color w:val="000000"/>
        </w:rPr>
        <w:t>омеаи иттилооти ворид гаштаанд</w:t>
      </w:r>
      <w:r>
        <w:rPr>
          <w:rFonts w:ascii="Times New Roman Tj" w:hAnsi="Times New Roman Tj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>$</w:t>
      </w:r>
      <w:r w:rsidRPr="00005828">
        <w:rPr>
          <w:rFonts w:ascii="Times New Roman Tj" w:hAnsi="Times New Roman Tj"/>
          <w:bCs/>
          <w:color w:val="000000"/>
        </w:rPr>
        <w:t>D</w:t>
      </w:r>
      <w:r>
        <w:rPr>
          <w:rFonts w:ascii="Times New Roman Tj" w:hAnsi="Times New Roman Tj"/>
          <w:bCs/>
          <w:color w:val="000000"/>
        </w:rPr>
        <w:t xml:space="preserve">) </w:t>
      </w:r>
      <w:r w:rsidRPr="00005828">
        <w:rPr>
          <w:rFonts w:ascii="Times New Roman Tj" w:hAnsi="Times New Roman Tj"/>
          <w:bCs/>
          <w:color w:val="000000"/>
        </w:rPr>
        <w:t>Мамлакат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/>
          <w:bCs/>
          <w:color w:val="000000"/>
        </w:rPr>
        <w:t>о и мутамаддин ба</w:t>
      </w:r>
      <w:r w:rsidRPr="00005828">
        <w:rPr>
          <w:rFonts w:ascii="Cambria" w:hAnsi="Cambria" w:cs="Cambria"/>
          <w:bCs/>
          <w:color w:val="000000"/>
        </w:rPr>
        <w:t>ҷ</w:t>
      </w:r>
      <w:r w:rsidRPr="00005828">
        <w:rPr>
          <w:rFonts w:ascii="Times New Roman Tj" w:hAnsi="Times New Roman Tj"/>
          <w:bCs/>
          <w:color w:val="000000"/>
        </w:rPr>
        <w:t>омеаи иттилооти ворид мегарданд</w:t>
      </w:r>
      <w:r>
        <w:rPr>
          <w:rFonts w:ascii="Times New Roman Tj" w:hAnsi="Times New Roman Tj"/>
          <w:bCs/>
          <w:color w:val="000000"/>
        </w:rPr>
        <w:t>;</w:t>
      </w:r>
    </w:p>
    <w:p w:rsidR="007E7E9C" w:rsidRPr="00005828" w:rsidRDefault="007E7E9C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>$</w:t>
      </w:r>
      <w:r w:rsidRPr="00005828">
        <w:rPr>
          <w:rFonts w:ascii="Times New Roman Tj" w:hAnsi="Times New Roman Tj"/>
          <w:bCs/>
          <w:color w:val="000000"/>
        </w:rPr>
        <w:t>E</w:t>
      </w:r>
      <w:r>
        <w:rPr>
          <w:rFonts w:ascii="Times New Roman Tj" w:hAnsi="Times New Roman Tj"/>
          <w:bCs/>
          <w:color w:val="000000"/>
        </w:rPr>
        <w:t xml:space="preserve">) </w:t>
      </w:r>
      <w:r w:rsidRPr="00005828">
        <w:rPr>
          <w:rFonts w:ascii="Times New Roman Tj" w:hAnsi="Times New Roman Tj"/>
          <w:bCs/>
          <w:color w:val="000000"/>
        </w:rPr>
        <w:t>ягон а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/>
          <w:bCs/>
          <w:color w:val="000000"/>
        </w:rPr>
        <w:t>ида</w:t>
      </w:r>
      <w:r>
        <w:rPr>
          <w:rFonts w:ascii="Times New Roman Tj" w:hAnsi="Times New Roman Tj"/>
          <w:bCs/>
          <w:color w:val="00000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181. 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005828">
        <w:rPr>
          <w:rFonts w:ascii="Times New Roman Tj" w:hAnsi="Times New Roman Tj" w:cs="Times New Roman"/>
          <w:bCs/>
          <w:color w:val="000000"/>
        </w:rPr>
        <w:t>Китобчобкуни дар чандумин давраи 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иттилооти ба ву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 w:cs="Times New Roman"/>
          <w:bCs/>
          <w:color w:val="000000"/>
        </w:rPr>
        <w:t>уд омад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</w:rPr>
        <w:t>Давраи сеюм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B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Давраи якум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$C) </w:t>
      </w:r>
      <w:r w:rsidRPr="00005828">
        <w:rPr>
          <w:rFonts w:ascii="Times New Roman Tj" w:hAnsi="Times New Roman Tj" w:cs="Times New Roman"/>
          <w:bCs/>
          <w:color w:val="000000"/>
        </w:rPr>
        <w:t>Давраи чорум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D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Ягон давра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Pr="00005828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E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Давраи дуюм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182.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 w:rsidRPr="00005828">
        <w:rPr>
          <w:rFonts w:ascii="Times New Roman Tj" w:hAnsi="Times New Roman Tj" w:cs="Times New Roman"/>
          <w:bCs/>
          <w:color w:val="000000"/>
        </w:rPr>
        <w:t>Китобчобкуни дар чандумин давраи 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иттилооти ба ву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 w:cs="Times New Roman"/>
          <w:bCs/>
          <w:color w:val="000000"/>
        </w:rPr>
        <w:t>уд омад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</w:rPr>
        <w:t>Давраи сеюм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B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Давраи якум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$C) </w:t>
      </w:r>
      <w:r w:rsidRPr="00005828">
        <w:rPr>
          <w:rFonts w:ascii="Times New Roman Tj" w:hAnsi="Times New Roman Tj" w:cs="Times New Roman"/>
          <w:bCs/>
          <w:color w:val="000000"/>
        </w:rPr>
        <w:t>Давраи чорум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D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Ягон давра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Pr="00005828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E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Давраи дуюм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183. 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005828">
        <w:rPr>
          <w:rFonts w:ascii="Times New Roman Tj" w:hAnsi="Times New Roman Tj" w:cs="Times New Roman"/>
          <w:bCs/>
          <w:color w:val="000000"/>
        </w:rPr>
        <w:t>Телефон дар чандумин давраи 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иттилооти ба ву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 w:cs="Times New Roman"/>
          <w:bCs/>
          <w:color w:val="000000"/>
        </w:rPr>
        <w:t>уд омад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</w:rPr>
        <w:t>Давраи сеюм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B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Давраи дуюм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$C) </w:t>
      </w:r>
      <w:r w:rsidRPr="00005828">
        <w:rPr>
          <w:rFonts w:ascii="Times New Roman Tj" w:hAnsi="Times New Roman Tj" w:cs="Times New Roman"/>
          <w:bCs/>
          <w:color w:val="000000"/>
        </w:rPr>
        <w:t>Давраи якум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D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Давраи пан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 w:cs="Times New Roman"/>
          <w:bCs/>
          <w:color w:val="000000"/>
        </w:rPr>
        <w:t>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Pr="00005828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  <w:lang w:val="en-US"/>
        </w:rPr>
        <w:t>E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Давраи чорум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Pr="00005828" w:rsidRDefault="007E7E9C" w:rsidP="00005828">
      <w:pPr>
        <w:pStyle w:val="ListParagraph"/>
        <w:tabs>
          <w:tab w:val="left" w:pos="6412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184. </w:t>
      </w:r>
      <w:r w:rsidRPr="00005828">
        <w:rPr>
          <w:rFonts w:ascii="Times New Roman Tj" w:hAnsi="Times New Roman Tj"/>
          <w:bCs/>
        </w:rPr>
        <w:tab/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005828">
        <w:rPr>
          <w:rFonts w:ascii="Times New Roman Tj" w:hAnsi="Times New Roman Tj" w:cs="Times New Roman"/>
          <w:bCs/>
          <w:color w:val="000000"/>
        </w:rPr>
        <w:t>Телеграф дар чандумин давраи 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 xml:space="preserve">илоби иттилооти арзи 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асти намуд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</w:rPr>
        <w:t>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якуми иттилоот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B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дуюми иттилоот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$C) </w:t>
      </w:r>
      <w:r w:rsidRPr="00005828">
        <w:rPr>
          <w:rFonts w:ascii="Times New Roman Tj" w:hAnsi="Times New Roman Tj" w:cs="Times New Roman"/>
          <w:bCs/>
          <w:color w:val="000000"/>
        </w:rPr>
        <w:t>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чоруми иттилоот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D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пан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 w:cs="Times New Roman"/>
          <w:bCs/>
          <w:color w:val="000000"/>
        </w:rPr>
        <w:t>ум иттилоот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Pr="00005828" w:rsidRDefault="007E7E9C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>$</w:t>
      </w:r>
      <w:r w:rsidRPr="00005828">
        <w:rPr>
          <w:rFonts w:ascii="Times New Roman Tj" w:hAnsi="Times New Roman Tj" w:cs="Times New Roman"/>
          <w:bCs/>
          <w:color w:val="000000"/>
        </w:rPr>
        <w:t>E</w:t>
      </w:r>
      <w:r>
        <w:rPr>
          <w:rFonts w:ascii="Times New Roman Tj" w:hAnsi="Times New Roman Tj" w:cs="Times New Roman"/>
          <w:bCs/>
          <w:color w:val="000000"/>
        </w:rPr>
        <w:t xml:space="preserve">) </w:t>
      </w:r>
      <w:r w:rsidRPr="00005828">
        <w:rPr>
          <w:rFonts w:ascii="Times New Roman Tj" w:hAnsi="Times New Roman Tj" w:cs="Times New Roman"/>
          <w:bCs/>
          <w:color w:val="000000"/>
        </w:rPr>
        <w:t>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сеюм иттилоот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185. 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Дар кадом сол дарБанкок аз тарафи ЮНЕСКО дар мавзуи ташаккули васоити ахбори Осиё конфересия гузаронида шуд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1960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1970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1985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1990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1992;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186.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Радио дорои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 xml:space="preserve">удрати бузурге мебошад, ки пахши он ба самти оммаи камсавод нигаронида шудааст дар кадом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ой гуфта шудааст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конгресиИМА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Д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арБанкок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То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тикистон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Япония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Олмон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187.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Маф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уми диктатура аз кадом забон гирифта шудааст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Фаронсав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Юнон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Лотин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Римї;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$E) Русї;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188.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Маф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уми идеологияро ки ба илм ворид намудааст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Антуан Дестют Де траси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Макс Вебер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Карл Попер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Карл Маркс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Иосиф Сталин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189.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Ибораи Инсон андозаи њамаи чизњостро кадоме аз ин мутафакирон баён намудааст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$A) </w:t>
      </w:r>
      <w:r w:rsidRPr="00005828">
        <w:rPr>
          <w:rFonts w:ascii="Times New Roman Tj" w:hAnsi="Times New Roman Tj"/>
          <w:bCs/>
        </w:rPr>
        <w:t>Љ.Локк</w:t>
      </w:r>
      <w:r>
        <w:rPr>
          <w:rFonts w:ascii="Times New Roman Tj" w:hAnsi="Times New Roman Tj"/>
          <w:bCs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$B) </w:t>
      </w:r>
      <w:r w:rsidRPr="00005828">
        <w:rPr>
          <w:rFonts w:ascii="Times New Roman Tj" w:hAnsi="Times New Roman Tj"/>
          <w:bCs/>
        </w:rPr>
        <w:t>Ленин</w:t>
      </w:r>
      <w:r>
        <w:rPr>
          <w:rFonts w:ascii="Times New Roman Tj" w:hAnsi="Times New Roman Tj"/>
          <w:bCs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$C) </w:t>
      </w:r>
      <w:r w:rsidRPr="00005828">
        <w:rPr>
          <w:rFonts w:ascii="Times New Roman Tj" w:hAnsi="Times New Roman Tj"/>
          <w:bCs/>
        </w:rPr>
        <w:t>Сталин</w:t>
      </w:r>
      <w:r>
        <w:rPr>
          <w:rFonts w:ascii="Times New Roman Tj" w:hAnsi="Times New Roman Tj"/>
          <w:bCs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 w:rsidRPr="00005828">
        <w:rPr>
          <w:rFonts w:ascii="Times New Roman Tj" w:hAnsi="Times New Roman Tj"/>
          <w:bCs/>
        </w:rPr>
        <w:t>D</w:t>
      </w:r>
      <w:r>
        <w:rPr>
          <w:rFonts w:ascii="Times New Roman Tj" w:hAnsi="Times New Roman Tj"/>
          <w:bCs/>
        </w:rPr>
        <w:t xml:space="preserve">) </w:t>
      </w:r>
      <w:r w:rsidRPr="00005828">
        <w:rPr>
          <w:rFonts w:ascii="Times New Roman Tj" w:hAnsi="Times New Roman Tj"/>
          <w:bCs/>
        </w:rPr>
        <w:t>Хобхауз</w:t>
      </w:r>
      <w:r>
        <w:rPr>
          <w:rFonts w:ascii="Times New Roman Tj" w:hAnsi="Times New Roman Tj"/>
          <w:bCs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Пратагор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190.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i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Тољикистон дар њайати Шўравї буданаш кадом идеологияро љонибдори менамуд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Либерариро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коммунистиро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Консервативиро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D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Милатгароиро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Неолибелариро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191.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Дар илми сиёси оид ба фа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ми идеология чи гуна аст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Гуногунанд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Ягонаанд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Консептуалист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Ирти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оист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динист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192. 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 w:cs="Times New Roman"/>
          <w:bCs/>
          <w:color w:val="000000"/>
          <w:sz w:val="20"/>
          <w:szCs w:val="20"/>
        </w:rPr>
      </w:pP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Аз идеология ки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 w:cs="Times New Roman"/>
          <w:bCs/>
          <w:color w:val="000000"/>
          <w:sz w:val="20"/>
          <w:szCs w:val="20"/>
        </w:rPr>
        <w:t>о истифода менамоянд</w:t>
      </w:r>
      <w:r>
        <w:rPr>
          <w:rFonts w:ascii="Times New Roman Tj" w:hAnsi="Times New Roman Tj" w:cs="Times New Roman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Ша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рвандон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Давлат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Неру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гуногуни 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тимои истифода менамоянд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изб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сиёси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Сарварони сиёси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193. 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омузиши масъала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шароити ноустувор ва раванди гузариш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ши кадоме аз навъ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Политконсултант калон аст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Эксперт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Донишманд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отчи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ама навъи политконсултант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Ягонтои 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194.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Реплика чи гуна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авоб аст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авоби фаври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авоби мува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авоби фаврию э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сосоти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авоби фаври ва да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Реплика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авоб нест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195.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Репликаи сиёси чанд шакл мешавад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3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4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5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2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196.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рибаи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амъияти реклама бештар чи гуна хусусият дорад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Хусуияти субъективи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обективи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гуру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ташкилоти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оммави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197. 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Яке аз 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му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ими таъсирасони ба афкори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амъияти кадоме аз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мебошад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Идеологияи сиёс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Реидеиологизатсия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Рекламаи сиёси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Репликаи сиёси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тисод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198.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Кадом асро асри иттилоот меноманд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  <w:lang w:val="en-US"/>
        </w:rPr>
      </w:pP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асри</w:t>
      </w:r>
      <w:r w:rsidRPr="008F37AC">
        <w:rPr>
          <w:rFonts w:ascii="Times New Roman Tj" w:hAnsi="Times New Roman Tj"/>
          <w:bCs/>
          <w:color w:val="000000"/>
          <w:sz w:val="20"/>
          <w:szCs w:val="20"/>
          <w:lang w:val="en-US"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ХХ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1</w:t>
      </w: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  <w:lang w:val="en-US"/>
        </w:rPr>
      </w:pP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XV</w:t>
      </w: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>;</w:t>
      </w:r>
    </w:p>
    <w:p w:rsidR="007E7E9C" w:rsidRPr="008F37A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XII</w:t>
      </w:r>
      <w:r w:rsidRPr="008F37AC"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8F37A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8F37AC"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D</w:t>
      </w:r>
      <w:r w:rsidRPr="008F37AC"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X</w:t>
      </w:r>
      <w:r w:rsidRPr="008F37AC"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8F37AC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 w:rsidRPr="008F37AC"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E</w:t>
      </w:r>
      <w:r w:rsidRPr="008F37AC"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IX</w:t>
      </w:r>
      <w:r w:rsidRPr="008F37AC"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 xml:space="preserve">199.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Нишасти матбуоти ба рузноманигорон чи манфиат дорад?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мабла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ситонидан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обруи худро боло бардоштан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беобру кардани ма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омот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давлат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D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маълумот ба даст наовардан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маълумот ба даст овардан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7E7E9C" w:rsidRPr="00005828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200.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 w:rsidRPr="00005828">
        <w:rPr>
          <w:rFonts w:ascii="Times New Roman Tj" w:hAnsi="Times New Roman Tj"/>
          <w:bCs/>
        </w:rPr>
        <w:t>Г.Трумен кадоме аз ин аќидањоро баён намудааст</w:t>
      </w:r>
      <w:r>
        <w:rPr>
          <w:rFonts w:ascii="Times New Roman Tj" w:hAnsi="Times New Roman Tj"/>
          <w:bCs/>
        </w:rPr>
        <w:t>?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$A) </w:t>
      </w:r>
      <w:r w:rsidRPr="00005828">
        <w:rPr>
          <w:rFonts w:ascii="Times New Roman Tj" w:hAnsi="Times New Roman Tj"/>
          <w:bCs/>
        </w:rPr>
        <w:t>Сиёсатмадор касест, ки давлатро идора карда метавонад</w:t>
      </w:r>
      <w:r>
        <w:rPr>
          <w:rFonts w:ascii="Times New Roman Tj" w:hAnsi="Times New Roman Tj"/>
          <w:bCs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$B) </w:t>
      </w:r>
      <w:r w:rsidRPr="00005828">
        <w:rPr>
          <w:rFonts w:ascii="Times New Roman Tj" w:hAnsi="Times New Roman Tj"/>
          <w:bCs/>
        </w:rPr>
        <w:t>Сиёсатмадор касест, ки давлату њукуматро идора карда наметавонад</w:t>
      </w:r>
      <w:r>
        <w:rPr>
          <w:rFonts w:ascii="Times New Roman Tj" w:hAnsi="Times New Roman Tj"/>
          <w:bCs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$C) </w:t>
      </w:r>
      <w:r w:rsidRPr="00005828">
        <w:rPr>
          <w:rFonts w:ascii="Times New Roman Tj" w:hAnsi="Times New Roman Tj"/>
          <w:bCs/>
        </w:rPr>
        <w:t>Сиёсатшинос касест, ки давлатро идора мекунад</w:t>
      </w:r>
      <w:r>
        <w:rPr>
          <w:rFonts w:ascii="Times New Roman Tj" w:hAnsi="Times New Roman Tj"/>
          <w:bCs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 w:rsidRPr="00005828">
        <w:rPr>
          <w:rFonts w:ascii="Times New Roman Tj" w:hAnsi="Times New Roman Tj"/>
          <w:bCs/>
        </w:rPr>
        <w:t>D</w:t>
      </w:r>
      <w:r>
        <w:rPr>
          <w:rFonts w:ascii="Times New Roman Tj" w:hAnsi="Times New Roman Tj"/>
          <w:bCs/>
        </w:rPr>
        <w:t xml:space="preserve">) </w:t>
      </w:r>
      <w:r w:rsidRPr="00005828">
        <w:rPr>
          <w:rFonts w:ascii="Times New Roman Tj" w:hAnsi="Times New Roman Tj"/>
          <w:bCs/>
        </w:rPr>
        <w:t>Сиёсат палид</w:t>
      </w:r>
      <w:r>
        <w:rPr>
          <w:rFonts w:ascii="Times New Roman Tj" w:hAnsi="Times New Roman Tj"/>
          <w:bCs/>
        </w:rPr>
        <w:t xml:space="preserve"> </w:t>
      </w:r>
      <w:r w:rsidRPr="00005828">
        <w:rPr>
          <w:rFonts w:ascii="Times New Roman Tj" w:hAnsi="Times New Roman Tj"/>
          <w:bCs/>
        </w:rPr>
        <w:t>аст</w:t>
      </w:r>
      <w:r>
        <w:rPr>
          <w:rFonts w:ascii="Times New Roman Tj" w:hAnsi="Times New Roman Tj"/>
          <w:bCs/>
        </w:rPr>
        <w:t>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 w:rsidRPr="00005828">
        <w:rPr>
          <w:rFonts w:ascii="Times New Roman Tj" w:hAnsi="Times New Roman Tj"/>
          <w:bCs/>
        </w:rPr>
        <w:t>E</w:t>
      </w:r>
      <w:r>
        <w:rPr>
          <w:rFonts w:ascii="Times New Roman Tj" w:hAnsi="Times New Roman Tj"/>
          <w:bCs/>
        </w:rPr>
        <w:t xml:space="preserve">) </w:t>
      </w:r>
      <w:r w:rsidRPr="00005828">
        <w:rPr>
          <w:rFonts w:ascii="Times New Roman Tj" w:hAnsi="Times New Roman Tj"/>
          <w:bCs/>
        </w:rPr>
        <w:t>Сиёсатшинос касест, ки илм дар бораи идораи давлатро меомўзад;</w:t>
      </w: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7E7E9C" w:rsidRDefault="007E7E9C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7E7E9C" w:rsidRPr="00005828" w:rsidRDefault="007E7E9C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</w:p>
    <w:sectPr w:rsidR="007E7E9C" w:rsidRPr="00005828" w:rsidSect="004200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E9C" w:rsidRDefault="007E7E9C" w:rsidP="000C4E07">
      <w:pPr>
        <w:spacing w:after="0" w:line="240" w:lineRule="auto"/>
      </w:pPr>
      <w:r>
        <w:separator/>
      </w:r>
    </w:p>
  </w:endnote>
  <w:endnote w:type="continuationSeparator" w:id="0">
    <w:p w:rsidR="007E7E9C" w:rsidRDefault="007E7E9C" w:rsidP="000C4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E9C" w:rsidRDefault="007E7E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E9C" w:rsidRDefault="007E7E9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E9C" w:rsidRDefault="007E7E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E9C" w:rsidRDefault="007E7E9C" w:rsidP="000C4E07">
      <w:pPr>
        <w:spacing w:after="0" w:line="240" w:lineRule="auto"/>
      </w:pPr>
      <w:r>
        <w:separator/>
      </w:r>
    </w:p>
  </w:footnote>
  <w:footnote w:type="continuationSeparator" w:id="0">
    <w:p w:rsidR="007E7E9C" w:rsidRDefault="007E7E9C" w:rsidP="000C4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E9C" w:rsidRDefault="007E7E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E9C" w:rsidRDefault="007E7E9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E9C" w:rsidRDefault="007E7E9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ECC"/>
    <w:rsid w:val="00004597"/>
    <w:rsid w:val="00004A4F"/>
    <w:rsid w:val="00005828"/>
    <w:rsid w:val="00012B2D"/>
    <w:rsid w:val="00015D2D"/>
    <w:rsid w:val="00017A08"/>
    <w:rsid w:val="000304A2"/>
    <w:rsid w:val="00032FA8"/>
    <w:rsid w:val="0005276E"/>
    <w:rsid w:val="000872A1"/>
    <w:rsid w:val="000A2731"/>
    <w:rsid w:val="000A70A6"/>
    <w:rsid w:val="000B0337"/>
    <w:rsid w:val="000B7A2B"/>
    <w:rsid w:val="000C26B1"/>
    <w:rsid w:val="000C4E07"/>
    <w:rsid w:val="000C7523"/>
    <w:rsid w:val="000D101C"/>
    <w:rsid w:val="000D28D2"/>
    <w:rsid w:val="000E2B5A"/>
    <w:rsid w:val="000E6D1F"/>
    <w:rsid w:val="000E7C66"/>
    <w:rsid w:val="000F15B7"/>
    <w:rsid w:val="000F19EC"/>
    <w:rsid w:val="000F6F28"/>
    <w:rsid w:val="00111E23"/>
    <w:rsid w:val="001157D3"/>
    <w:rsid w:val="0012249F"/>
    <w:rsid w:val="00132631"/>
    <w:rsid w:val="0014015A"/>
    <w:rsid w:val="00153A6D"/>
    <w:rsid w:val="001835E6"/>
    <w:rsid w:val="00185113"/>
    <w:rsid w:val="001921FC"/>
    <w:rsid w:val="001A575A"/>
    <w:rsid w:val="001B2C9D"/>
    <w:rsid w:val="001D50A6"/>
    <w:rsid w:val="001D65CA"/>
    <w:rsid w:val="00210256"/>
    <w:rsid w:val="00216E8A"/>
    <w:rsid w:val="00225A67"/>
    <w:rsid w:val="00240BBC"/>
    <w:rsid w:val="00250830"/>
    <w:rsid w:val="002555BE"/>
    <w:rsid w:val="0026079D"/>
    <w:rsid w:val="00292913"/>
    <w:rsid w:val="002A32D1"/>
    <w:rsid w:val="002A3388"/>
    <w:rsid w:val="002C7EBA"/>
    <w:rsid w:val="002D1539"/>
    <w:rsid w:val="002E1091"/>
    <w:rsid w:val="002E22D6"/>
    <w:rsid w:val="00301219"/>
    <w:rsid w:val="00307A7A"/>
    <w:rsid w:val="0032550E"/>
    <w:rsid w:val="00334F2D"/>
    <w:rsid w:val="00341643"/>
    <w:rsid w:val="00351693"/>
    <w:rsid w:val="00352EB7"/>
    <w:rsid w:val="0036020C"/>
    <w:rsid w:val="00363A63"/>
    <w:rsid w:val="00375101"/>
    <w:rsid w:val="00380695"/>
    <w:rsid w:val="0038155B"/>
    <w:rsid w:val="00385B90"/>
    <w:rsid w:val="003A1004"/>
    <w:rsid w:val="003A4B07"/>
    <w:rsid w:val="003A5CCD"/>
    <w:rsid w:val="003C6072"/>
    <w:rsid w:val="003D0426"/>
    <w:rsid w:val="003D1ACD"/>
    <w:rsid w:val="003D7CA7"/>
    <w:rsid w:val="003F0435"/>
    <w:rsid w:val="00402C41"/>
    <w:rsid w:val="00403893"/>
    <w:rsid w:val="00405E3A"/>
    <w:rsid w:val="00412F4F"/>
    <w:rsid w:val="004200CB"/>
    <w:rsid w:val="004221BF"/>
    <w:rsid w:val="0042571E"/>
    <w:rsid w:val="00431796"/>
    <w:rsid w:val="004322CC"/>
    <w:rsid w:val="004339E6"/>
    <w:rsid w:val="00441FC2"/>
    <w:rsid w:val="004427BA"/>
    <w:rsid w:val="00444781"/>
    <w:rsid w:val="00444CC4"/>
    <w:rsid w:val="004540CE"/>
    <w:rsid w:val="00460881"/>
    <w:rsid w:val="004628B5"/>
    <w:rsid w:val="004765A7"/>
    <w:rsid w:val="0049511C"/>
    <w:rsid w:val="004B7487"/>
    <w:rsid w:val="004C42BB"/>
    <w:rsid w:val="004D02A7"/>
    <w:rsid w:val="004D2C91"/>
    <w:rsid w:val="004E0044"/>
    <w:rsid w:val="004F516A"/>
    <w:rsid w:val="004F73ED"/>
    <w:rsid w:val="004F7D3B"/>
    <w:rsid w:val="005350BE"/>
    <w:rsid w:val="00537069"/>
    <w:rsid w:val="00546632"/>
    <w:rsid w:val="00561853"/>
    <w:rsid w:val="005648BF"/>
    <w:rsid w:val="005816E1"/>
    <w:rsid w:val="0058196E"/>
    <w:rsid w:val="005877F0"/>
    <w:rsid w:val="00594401"/>
    <w:rsid w:val="00597360"/>
    <w:rsid w:val="005B0826"/>
    <w:rsid w:val="005B1D88"/>
    <w:rsid w:val="005B6B71"/>
    <w:rsid w:val="005C090B"/>
    <w:rsid w:val="005C18BD"/>
    <w:rsid w:val="005C24B2"/>
    <w:rsid w:val="005C67BF"/>
    <w:rsid w:val="005D3B9C"/>
    <w:rsid w:val="005D51C6"/>
    <w:rsid w:val="005E4871"/>
    <w:rsid w:val="005E64E0"/>
    <w:rsid w:val="00600802"/>
    <w:rsid w:val="00603623"/>
    <w:rsid w:val="006044DB"/>
    <w:rsid w:val="00607C0B"/>
    <w:rsid w:val="006163A8"/>
    <w:rsid w:val="006458B5"/>
    <w:rsid w:val="00660DA9"/>
    <w:rsid w:val="00665C24"/>
    <w:rsid w:val="00683161"/>
    <w:rsid w:val="00692829"/>
    <w:rsid w:val="00693032"/>
    <w:rsid w:val="006A00B0"/>
    <w:rsid w:val="006B2ECC"/>
    <w:rsid w:val="006B3B49"/>
    <w:rsid w:val="006D7E51"/>
    <w:rsid w:val="006E2A05"/>
    <w:rsid w:val="00720EDD"/>
    <w:rsid w:val="007212C8"/>
    <w:rsid w:val="007323F4"/>
    <w:rsid w:val="00737316"/>
    <w:rsid w:val="007379D7"/>
    <w:rsid w:val="00753DA7"/>
    <w:rsid w:val="00773781"/>
    <w:rsid w:val="007C2547"/>
    <w:rsid w:val="007C5FC3"/>
    <w:rsid w:val="007E7E9C"/>
    <w:rsid w:val="00801C9C"/>
    <w:rsid w:val="008116E4"/>
    <w:rsid w:val="0081798C"/>
    <w:rsid w:val="00825CCB"/>
    <w:rsid w:val="008331AF"/>
    <w:rsid w:val="00834327"/>
    <w:rsid w:val="00835560"/>
    <w:rsid w:val="00856C42"/>
    <w:rsid w:val="00870D08"/>
    <w:rsid w:val="008756B1"/>
    <w:rsid w:val="00887481"/>
    <w:rsid w:val="008A3A29"/>
    <w:rsid w:val="008C2BB0"/>
    <w:rsid w:val="008E2E82"/>
    <w:rsid w:val="008E68AE"/>
    <w:rsid w:val="008F0AA5"/>
    <w:rsid w:val="008F37AC"/>
    <w:rsid w:val="0090605E"/>
    <w:rsid w:val="009239FA"/>
    <w:rsid w:val="00924FBD"/>
    <w:rsid w:val="00926564"/>
    <w:rsid w:val="0095047D"/>
    <w:rsid w:val="00960E5A"/>
    <w:rsid w:val="00962DB0"/>
    <w:rsid w:val="0096320B"/>
    <w:rsid w:val="00973CF7"/>
    <w:rsid w:val="009765A1"/>
    <w:rsid w:val="00981713"/>
    <w:rsid w:val="009878E2"/>
    <w:rsid w:val="00994E12"/>
    <w:rsid w:val="00996D8A"/>
    <w:rsid w:val="009B6628"/>
    <w:rsid w:val="009D2E3F"/>
    <w:rsid w:val="009E631B"/>
    <w:rsid w:val="00A04B0B"/>
    <w:rsid w:val="00A111EB"/>
    <w:rsid w:val="00A26281"/>
    <w:rsid w:val="00A26841"/>
    <w:rsid w:val="00A366B9"/>
    <w:rsid w:val="00A4219A"/>
    <w:rsid w:val="00A45D38"/>
    <w:rsid w:val="00A5038F"/>
    <w:rsid w:val="00A64362"/>
    <w:rsid w:val="00A72973"/>
    <w:rsid w:val="00A72D5B"/>
    <w:rsid w:val="00A75422"/>
    <w:rsid w:val="00A82A1D"/>
    <w:rsid w:val="00A8717B"/>
    <w:rsid w:val="00A91425"/>
    <w:rsid w:val="00A97A34"/>
    <w:rsid w:val="00AC58BB"/>
    <w:rsid w:val="00AD473D"/>
    <w:rsid w:val="00AE2076"/>
    <w:rsid w:val="00AF4700"/>
    <w:rsid w:val="00B0319E"/>
    <w:rsid w:val="00B119F6"/>
    <w:rsid w:val="00B2080D"/>
    <w:rsid w:val="00B32C3D"/>
    <w:rsid w:val="00B32F49"/>
    <w:rsid w:val="00B473C5"/>
    <w:rsid w:val="00B50AF9"/>
    <w:rsid w:val="00B75A8B"/>
    <w:rsid w:val="00B91DD1"/>
    <w:rsid w:val="00BA4CBD"/>
    <w:rsid w:val="00BB630B"/>
    <w:rsid w:val="00BC4337"/>
    <w:rsid w:val="00BE0CB6"/>
    <w:rsid w:val="00BF411A"/>
    <w:rsid w:val="00C1005C"/>
    <w:rsid w:val="00C13263"/>
    <w:rsid w:val="00C150C3"/>
    <w:rsid w:val="00C26ACD"/>
    <w:rsid w:val="00C26E69"/>
    <w:rsid w:val="00C42C8B"/>
    <w:rsid w:val="00C530B2"/>
    <w:rsid w:val="00C535F6"/>
    <w:rsid w:val="00C75601"/>
    <w:rsid w:val="00C8008C"/>
    <w:rsid w:val="00C82B43"/>
    <w:rsid w:val="00C84F41"/>
    <w:rsid w:val="00C851B1"/>
    <w:rsid w:val="00C94D7C"/>
    <w:rsid w:val="00C9777E"/>
    <w:rsid w:val="00CA1E48"/>
    <w:rsid w:val="00CA7038"/>
    <w:rsid w:val="00CB3749"/>
    <w:rsid w:val="00CD5D50"/>
    <w:rsid w:val="00CF30AD"/>
    <w:rsid w:val="00D23281"/>
    <w:rsid w:val="00D433D4"/>
    <w:rsid w:val="00D52060"/>
    <w:rsid w:val="00D7238E"/>
    <w:rsid w:val="00D74A27"/>
    <w:rsid w:val="00D9211A"/>
    <w:rsid w:val="00D92B32"/>
    <w:rsid w:val="00DE38A0"/>
    <w:rsid w:val="00DE7952"/>
    <w:rsid w:val="00E007ED"/>
    <w:rsid w:val="00E03B74"/>
    <w:rsid w:val="00E06780"/>
    <w:rsid w:val="00E12F26"/>
    <w:rsid w:val="00E17665"/>
    <w:rsid w:val="00E31A5E"/>
    <w:rsid w:val="00E36056"/>
    <w:rsid w:val="00E416E4"/>
    <w:rsid w:val="00E43A40"/>
    <w:rsid w:val="00E62C9A"/>
    <w:rsid w:val="00EA6905"/>
    <w:rsid w:val="00EA7649"/>
    <w:rsid w:val="00EB773A"/>
    <w:rsid w:val="00EC0F7E"/>
    <w:rsid w:val="00EC3B82"/>
    <w:rsid w:val="00ED08E3"/>
    <w:rsid w:val="00EE3909"/>
    <w:rsid w:val="00EF5B63"/>
    <w:rsid w:val="00EF5C1A"/>
    <w:rsid w:val="00F06466"/>
    <w:rsid w:val="00F40A74"/>
    <w:rsid w:val="00F473C8"/>
    <w:rsid w:val="00F5350E"/>
    <w:rsid w:val="00F825C2"/>
    <w:rsid w:val="00F9237C"/>
    <w:rsid w:val="00FB42C6"/>
    <w:rsid w:val="00FD053D"/>
    <w:rsid w:val="00FD2F17"/>
    <w:rsid w:val="00FD611C"/>
    <w:rsid w:val="00FD6475"/>
    <w:rsid w:val="00FE5D65"/>
    <w:rsid w:val="00FF0E69"/>
    <w:rsid w:val="00FF18A8"/>
    <w:rsid w:val="00FF2B43"/>
    <w:rsid w:val="00FF6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C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535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0C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4E0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C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C4E07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4C42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C42BB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7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1214</TotalTime>
  <Pages>23</Pages>
  <Words>6315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141</cp:revision>
  <dcterms:created xsi:type="dcterms:W3CDTF">2017-09-07T10:26:00Z</dcterms:created>
  <dcterms:modified xsi:type="dcterms:W3CDTF">2024-12-07T06:21:00Z</dcterms:modified>
</cp:coreProperties>
</file>